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53D9D1" w14:textId="0125DA67" w:rsidR="00D05C88" w:rsidRPr="0022368E" w:rsidRDefault="002A5129" w:rsidP="00D05C88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22368E">
        <w:rPr>
          <w:rFonts w:ascii="Times New Roman" w:hAnsi="Times New Roman"/>
          <w:sz w:val="24"/>
        </w:rPr>
        <w:t>3</w:t>
      </w:r>
      <w:r w:rsidR="00D05C88" w:rsidRPr="0022368E">
        <w:rPr>
          <w:rFonts w:ascii="Times New Roman" w:hAnsi="Times New Roman"/>
          <w:sz w:val="24"/>
        </w:rPr>
        <w:t>GPP T</w:t>
      </w:r>
      <w:bookmarkStart w:id="0" w:name="_Ref96417757"/>
      <w:bookmarkEnd w:id="0"/>
      <w:r w:rsidR="00333302" w:rsidRPr="0022368E">
        <w:rPr>
          <w:rFonts w:ascii="Times New Roman" w:hAnsi="Times New Roman"/>
          <w:sz w:val="24"/>
        </w:rPr>
        <w:t>SG-</w:t>
      </w:r>
      <w:r w:rsidR="004A5761" w:rsidRPr="0022368E">
        <w:rPr>
          <w:rFonts w:ascii="Times New Roman" w:hAnsi="Times New Roman"/>
          <w:sz w:val="24"/>
        </w:rPr>
        <w:t>RAN WG4 Meeting #</w:t>
      </w:r>
      <w:r w:rsidR="007C23B5">
        <w:rPr>
          <w:rFonts w:ascii="Times New Roman" w:hAnsi="Times New Roman"/>
          <w:sz w:val="24"/>
        </w:rPr>
        <w:t>78</w:t>
      </w:r>
      <w:r w:rsidR="007C23B5">
        <w:rPr>
          <w:rFonts w:ascii="Times New Roman" w:hAnsi="Times New Roman"/>
          <w:sz w:val="24"/>
        </w:rPr>
        <w:tab/>
        <w:t>R4-160799</w:t>
      </w:r>
    </w:p>
    <w:p w14:paraId="6BD80B8D" w14:textId="3E83A7B0" w:rsidR="005A4712" w:rsidRPr="00324112" w:rsidRDefault="00671CEA" w:rsidP="005A4712">
      <w:pPr>
        <w:pStyle w:val="Header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St Julians</w:t>
      </w:r>
      <w:r w:rsidR="0012591B">
        <w:rPr>
          <w:rFonts w:ascii="Times New Roman" w:hAnsi="Times New Roman"/>
          <w:sz w:val="24"/>
          <w:lang w:val="sv-SE"/>
        </w:rPr>
        <w:t>, Malta</w:t>
      </w:r>
      <w:r w:rsidR="005A4712" w:rsidRPr="00324112">
        <w:rPr>
          <w:rFonts w:ascii="Times New Roman" w:hAnsi="Times New Roman"/>
          <w:sz w:val="24"/>
          <w:lang w:val="sv-SE"/>
        </w:rPr>
        <w:t xml:space="preserve">,  </w:t>
      </w:r>
      <w:r w:rsidR="0012591B">
        <w:rPr>
          <w:rFonts w:ascii="Times New Roman" w:hAnsi="Times New Roman"/>
          <w:sz w:val="24"/>
          <w:lang w:val="sv-SE"/>
        </w:rPr>
        <w:t>15</w:t>
      </w:r>
      <w:r w:rsidR="00384578">
        <w:rPr>
          <w:rFonts w:ascii="Times New Roman" w:hAnsi="Times New Roman"/>
          <w:sz w:val="24"/>
          <w:lang w:val="sv-SE"/>
        </w:rPr>
        <w:t>-</w:t>
      </w:r>
      <w:r w:rsidR="0012591B">
        <w:rPr>
          <w:rFonts w:ascii="Times New Roman" w:hAnsi="Times New Roman"/>
          <w:sz w:val="24"/>
          <w:lang w:val="sv-SE"/>
        </w:rPr>
        <w:t>19</w:t>
      </w:r>
      <w:r w:rsidR="00384578">
        <w:rPr>
          <w:rFonts w:ascii="Times New Roman" w:hAnsi="Times New Roman"/>
          <w:sz w:val="24"/>
          <w:lang w:val="sv-SE"/>
        </w:rPr>
        <w:t xml:space="preserve"> </w:t>
      </w:r>
      <w:r w:rsidR="0012591B">
        <w:rPr>
          <w:rFonts w:ascii="Times New Roman" w:hAnsi="Times New Roman"/>
          <w:sz w:val="24"/>
          <w:lang w:val="sv-SE"/>
        </w:rPr>
        <w:t>Feb, 2016</w:t>
      </w:r>
    </w:p>
    <w:p w14:paraId="5A401E40" w14:textId="0DB6F1A9" w:rsidR="0033186E" w:rsidRPr="00324112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sv-SE"/>
        </w:rPr>
      </w:pPr>
      <w:r w:rsidRPr="00324112">
        <w:rPr>
          <w:b/>
          <w:sz w:val="22"/>
          <w:lang w:val="sv-SE"/>
        </w:rPr>
        <w:t>Agenda Item:</w:t>
      </w:r>
      <w:r w:rsidRPr="00324112">
        <w:rPr>
          <w:sz w:val="22"/>
          <w:lang w:val="sv-SE"/>
        </w:rPr>
        <w:tab/>
      </w:r>
      <w:r w:rsidR="00C014A8" w:rsidRPr="00C014A8">
        <w:rPr>
          <w:bCs/>
          <w:sz w:val="22"/>
          <w:lang w:val="sv-SE"/>
        </w:rPr>
        <w:t>6.8.2.1</w:t>
      </w:r>
    </w:p>
    <w:p w14:paraId="68D56B05" w14:textId="77777777"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14:paraId="5E777CA0" w14:textId="5F1CFBB1" w:rsidR="008E26DF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7C23B5" w:rsidRPr="007C23B5">
        <w:rPr>
          <w:sz w:val="22"/>
        </w:rPr>
        <w:t xml:space="preserve">PDSCH, rank 3, </w:t>
      </w:r>
      <w:proofErr w:type="gramStart"/>
      <w:r w:rsidR="007C23B5" w:rsidRPr="007C23B5">
        <w:rPr>
          <w:sz w:val="22"/>
        </w:rPr>
        <w:t>4  demodulation</w:t>
      </w:r>
      <w:proofErr w:type="gramEnd"/>
      <w:r w:rsidR="007C23B5" w:rsidRPr="007C23B5">
        <w:rPr>
          <w:sz w:val="22"/>
        </w:rPr>
        <w:t xml:space="preserve"> results</w:t>
      </w:r>
    </w:p>
    <w:p w14:paraId="28F4EFDA" w14:textId="77777777"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14:paraId="57A23CFC" w14:textId="77777777" w:rsidR="000C722B" w:rsidRDefault="00A442D5" w:rsidP="00D15768">
      <w:pPr>
        <w:pStyle w:val="Heading1"/>
        <w:ind w:hanging="2582"/>
      </w:pPr>
      <w:r>
        <w:t>Introductio</w:t>
      </w:r>
      <w:r w:rsidR="006027F1">
        <w:t>n</w:t>
      </w:r>
    </w:p>
    <w:p w14:paraId="5A68030D" w14:textId="78F878D3" w:rsidR="00595D8E" w:rsidRPr="00595D8E" w:rsidRDefault="00595D8E" w:rsidP="00595D8E">
      <w:r>
        <w:t xml:space="preserve">During the email discussion on the reflector the test setup proposed by Qualcomm was agreed. In this document simulation results for alignment for the proposed </w:t>
      </w:r>
      <w:proofErr w:type="spellStart"/>
      <w:r>
        <w:t>testconfiguration</w:t>
      </w:r>
      <w:proofErr w:type="spellEnd"/>
      <w:r>
        <w:t xml:space="preserve"> is presented. </w:t>
      </w:r>
    </w:p>
    <w:p w14:paraId="3E37B81D" w14:textId="235DDEF6" w:rsidR="008E09C7" w:rsidRDefault="00595D8E" w:rsidP="008E09C7">
      <w:pPr>
        <w:pStyle w:val="Heading1"/>
        <w:ind w:hanging="2582"/>
      </w:pPr>
      <w:r>
        <w:t xml:space="preserve">Simulation results </w:t>
      </w:r>
    </w:p>
    <w:p w14:paraId="42D2D4B2" w14:textId="76DC20EE" w:rsidR="00595D8E" w:rsidRDefault="009132D2" w:rsidP="00595D8E">
      <w:r>
        <w:t xml:space="preserve">The simulated results for each of the proposed scenarios are shown below. The summary of the results are given in </w:t>
      </w:r>
      <w:r>
        <w:fldChar w:fldCharType="begin"/>
      </w:r>
      <w:r>
        <w:instrText xml:space="preserve"> REF _Ref442711609 </w:instrText>
      </w:r>
      <w:r>
        <w:fldChar w:fldCharType="separate"/>
      </w:r>
      <w:r>
        <w:t xml:space="preserve">Table </w:t>
      </w:r>
      <w:r>
        <w:rPr>
          <w:noProof/>
        </w:rPr>
        <w:t>13</w:t>
      </w:r>
      <w:r>
        <w:fldChar w:fldCharType="end"/>
      </w:r>
      <w:r>
        <w:t xml:space="preserve"> and also in </w:t>
      </w:r>
      <w:r>
        <w:fldChar w:fldCharType="begin"/>
      </w:r>
      <w:r>
        <w:instrText xml:space="preserve"> REF _Ref442711637 \n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bookmarkStart w:id="1" w:name="_GoBack"/>
      <w:bookmarkEnd w:id="1"/>
    </w:p>
    <w:p w14:paraId="4651EBBD" w14:textId="77777777" w:rsidR="009132D2" w:rsidRPr="00595D8E" w:rsidRDefault="009132D2" w:rsidP="00595D8E"/>
    <w:p w14:paraId="5ABA33A0" w14:textId="7F535C42" w:rsidR="00595D8E" w:rsidRPr="00595D8E" w:rsidRDefault="009E2BFB" w:rsidP="00595D8E">
      <w:pPr>
        <w:pStyle w:val="Heading2"/>
      </w:pPr>
      <w:r>
        <w:t xml:space="preserve">FDD </w:t>
      </w:r>
      <w:r w:rsidR="00595D8E">
        <w:t>TM3, rank 3</w:t>
      </w:r>
    </w:p>
    <w:p w14:paraId="0C2A3D4E" w14:textId="1FE5601B" w:rsidR="00595D8E" w:rsidRDefault="00595D8E" w:rsidP="00595D8E">
      <w:pPr>
        <w:pStyle w:val="TH"/>
        <w:jc w:val="left"/>
      </w:pPr>
    </w:p>
    <w:p w14:paraId="42847B1D" w14:textId="7C9031C9" w:rsidR="00595D8E" w:rsidRDefault="00595D8E" w:rsidP="00595D8E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D0147">
        <w:rPr>
          <w:noProof/>
        </w:rPr>
        <w:t>1</w:t>
      </w:r>
      <w:r>
        <w:fldChar w:fldCharType="end"/>
      </w:r>
      <w:r>
        <w:t>: Proposed test configuration for TM3 rank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612"/>
        <w:gridCol w:w="993"/>
        <w:gridCol w:w="2126"/>
      </w:tblGrid>
      <w:tr w:rsidR="00595D8E" w14:paraId="285F46C3" w14:textId="77777777" w:rsidTr="00595D8E">
        <w:trPr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7E9F8B" w14:textId="77777777" w:rsidR="00595D8E" w:rsidRDefault="00595D8E" w:rsidP="00595D8E">
            <w:pPr>
              <w:pStyle w:val="TAH"/>
              <w:rPr>
                <w:rFonts w:eastAsia="?? ??" w:cs="v5.0.0"/>
              </w:rPr>
            </w:pPr>
            <w:r>
              <w:rPr>
                <w:rFonts w:eastAsia="?? ??" w:cs="v5.0.0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BB78E7" w14:textId="77777777" w:rsidR="00595D8E" w:rsidRDefault="00595D8E" w:rsidP="00595D8E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Unit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1A14DA" w14:textId="606BBAAD" w:rsidR="00595D8E" w:rsidRDefault="00595D8E" w:rsidP="00595D8E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FDD TM3 test</w:t>
            </w:r>
          </w:p>
        </w:tc>
      </w:tr>
      <w:tr w:rsidR="00595D8E" w14:paraId="06D967B0" w14:textId="77777777" w:rsidTr="00595D8E">
        <w:trPr>
          <w:cantSplit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682D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t>Downlink power allocation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6F2B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rPr>
                <w:position w:val="-10"/>
              </w:rPr>
              <w:object w:dxaOrig="285" w:dyaOrig="285" w14:anchorId="00DF78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9" o:title=""/>
                </v:shape>
                <o:OLEObject Type="Embed" ProgID="Equation.3" ShapeID="_x0000_i1025" DrawAspect="Content" ObjectID="_1516453600" r:id="rId10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C93F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3CB2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-6</w:t>
            </w:r>
          </w:p>
        </w:tc>
      </w:tr>
      <w:tr w:rsidR="00595D8E" w14:paraId="06D0A3F8" w14:textId="77777777" w:rsidTr="00595D8E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86BB" w14:textId="77777777" w:rsidR="00595D8E" w:rsidRDefault="00595D8E" w:rsidP="00595D8E">
            <w:pPr>
              <w:spacing w:after="0"/>
              <w:rPr>
                <w:rFonts w:ascii="Arial" w:hAnsi="Arial" w:cs="v5.0.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8BD4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rPr>
                <w:position w:val="-10"/>
              </w:rPr>
              <w:object w:dxaOrig="270" w:dyaOrig="285" w14:anchorId="18156AA6">
                <v:shape id="_x0000_i1026" type="#_x0000_t75" style="width:13.5pt;height:14.25pt" o:ole="">
                  <v:imagedata r:id="rId11" o:title=""/>
                </v:shape>
                <o:OLEObject Type="Embed" ProgID="Equation.3" ShapeID="_x0000_i1026" DrawAspect="Content" ObjectID="_1516453601" r:id="rId12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F9F7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4A2E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-6 (Note 1)</w:t>
            </w:r>
          </w:p>
        </w:tc>
      </w:tr>
      <w:tr w:rsidR="00595D8E" w14:paraId="04A3B220" w14:textId="77777777" w:rsidTr="00595D8E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1B04" w14:textId="77777777" w:rsidR="00595D8E" w:rsidRDefault="00595D8E" w:rsidP="00595D8E">
            <w:pPr>
              <w:spacing w:after="0"/>
              <w:rPr>
                <w:rFonts w:ascii="Arial" w:hAnsi="Arial" w:cs="v5.0.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2B96" w14:textId="77777777" w:rsidR="00595D8E" w:rsidRDefault="00595D8E" w:rsidP="00595D8E">
            <w:pPr>
              <w:pStyle w:val="TAC"/>
            </w:pPr>
            <w:r>
              <w:sym w:font="Symbol" w:char="F07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101B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A3E4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/>
              </w:rPr>
              <w:t>0</w:t>
            </w:r>
          </w:p>
        </w:tc>
      </w:tr>
      <w:tr w:rsidR="00595D8E" w14:paraId="35693740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37CA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rPr>
                <w:position w:val="-12"/>
              </w:rPr>
              <w:object w:dxaOrig="390" w:dyaOrig="345" w14:anchorId="08A920A6">
                <v:shape id="_x0000_i1027" type="#_x0000_t75" style="width:19.5pt;height:17.25pt" o:ole="">
                  <v:imagedata r:id="rId13" o:title=""/>
                </v:shape>
                <o:OLEObject Type="Embed" ProgID="Equation.3" ShapeID="_x0000_i1027" DrawAspect="Content" ObjectID="_1516453602" r:id="rId14"/>
              </w:object>
            </w:r>
            <w:r>
              <w:t>at antenna 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02C5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/>
              </w:rPr>
              <w:t>dBm</w:t>
            </w:r>
            <w:proofErr w:type="spellEnd"/>
            <w:r>
              <w:rPr>
                <w:rFonts w:eastAsia="?? ??"/>
              </w:rPr>
              <w:t>/15kHz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16DB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595D8E" w14:paraId="50C23AEC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53D1" w14:textId="77777777" w:rsidR="00595D8E" w:rsidRDefault="00595D8E" w:rsidP="00595D8E">
            <w:pPr>
              <w:pStyle w:val="TAC"/>
            </w:pPr>
            <w:r>
              <w:t>PDSCH transmission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29ED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615D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</w:t>
            </w:r>
          </w:p>
        </w:tc>
      </w:tr>
      <w:tr w:rsidR="00595D8E" w14:paraId="0AC4B155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4813" w14:textId="77777777" w:rsidR="00595D8E" w:rsidRDefault="00595D8E" w:rsidP="00595D8E">
            <w:pPr>
              <w:pStyle w:val="TAC"/>
            </w:pPr>
            <w:r>
              <w:t>PDSCH rank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E0A9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927B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</w:t>
            </w:r>
          </w:p>
        </w:tc>
      </w:tr>
      <w:tr w:rsidR="00595D8E" w14:paraId="01C58FF3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CBF7" w14:textId="77777777" w:rsidR="00595D8E" w:rsidRDefault="00595D8E" w:rsidP="00595D8E">
            <w:pPr>
              <w:pStyle w:val="TAC"/>
            </w:pPr>
            <w:r>
              <w:t>Number of HARQ processes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A482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1101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8</w:t>
            </w:r>
          </w:p>
        </w:tc>
      </w:tr>
      <w:tr w:rsidR="00595D8E" w14:paraId="24F68F40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0D02" w14:textId="77777777" w:rsidR="00595D8E" w:rsidRDefault="00595D8E" w:rsidP="00595D8E">
            <w:pPr>
              <w:pStyle w:val="TAC"/>
            </w:pPr>
            <w:r>
              <w:t>HARQ redundancy version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D441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99E2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{0,0,1,2}</w:t>
            </w:r>
          </w:p>
        </w:tc>
      </w:tr>
      <w:tr w:rsidR="00595D8E" w14:paraId="5B72A18A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509C" w14:textId="77777777" w:rsidR="00595D8E" w:rsidRDefault="00595D8E" w:rsidP="00595D8E">
            <w:pPr>
              <w:pStyle w:val="TAC"/>
            </w:pPr>
            <w:r>
              <w:t>CFI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39A8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925C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</w:tr>
      <w:tr w:rsidR="00595D8E" w14:paraId="09BD4C87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06EB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Precoding granularity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52C3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PRB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0A88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</w:p>
        </w:tc>
      </w:tr>
      <w:tr w:rsidR="00595D8E" w14:paraId="6A5161AD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80DA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12AB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2468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</w:p>
        </w:tc>
      </w:tr>
      <w:tr w:rsidR="00595D8E" w14:paraId="774EE649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2734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t>Reporting interval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CB4F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proofErr w:type="spellStart"/>
            <w:r>
              <w:t>ms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723C" w14:textId="77777777" w:rsidR="00595D8E" w:rsidRDefault="00595D8E" w:rsidP="00595D8E">
            <w:pPr>
              <w:pStyle w:val="TAC"/>
            </w:pPr>
          </w:p>
        </w:tc>
      </w:tr>
      <w:tr w:rsidR="00595D8E" w14:paraId="14EF6288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80AC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t>Reporting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0D98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4228" w14:textId="77777777" w:rsidR="00595D8E" w:rsidRDefault="00595D8E" w:rsidP="00595D8E">
            <w:pPr>
              <w:pStyle w:val="TAC"/>
            </w:pPr>
          </w:p>
        </w:tc>
      </w:tr>
      <w:tr w:rsidR="00595D8E" w14:paraId="53CDB72A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C536" w14:textId="77777777" w:rsidR="00595D8E" w:rsidRDefault="00595D8E" w:rsidP="00595D8E">
            <w:pPr>
              <w:pStyle w:val="TAC"/>
            </w:pPr>
            <w:proofErr w:type="spellStart"/>
            <w:r>
              <w:rPr>
                <w:rFonts w:eastAsia="?? ??" w:cs="v4.2.0"/>
              </w:rPr>
              <w:t>CodeBookSubsetRestriction</w:t>
            </w:r>
            <w:proofErr w:type="spellEnd"/>
            <w:r>
              <w:rPr>
                <w:rFonts w:eastAsia="?? ??" w:cs="v4.2.0"/>
              </w:rPr>
              <w:t xml:space="preserve"> bitmap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7F3C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F9BD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</w:tr>
      <w:tr w:rsidR="00595D8E" w14:paraId="25772874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B65B" w14:textId="77777777" w:rsidR="00595D8E" w:rsidRDefault="00595D8E" w:rsidP="00595D8E">
            <w:pPr>
              <w:pStyle w:val="TAC"/>
              <w:rPr>
                <w:rFonts w:eastAsia="?? ??" w:cs="v4.2.0"/>
              </w:rPr>
            </w:pPr>
            <w:r>
              <w:rPr>
                <w:rFonts w:eastAsia="?? ??" w:cs="v4.2.0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815A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0755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4x4</w:t>
            </w:r>
          </w:p>
        </w:tc>
      </w:tr>
      <w:tr w:rsidR="00595D8E" w14:paraId="7E427918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A9CA" w14:textId="77777777" w:rsidR="00595D8E" w:rsidRDefault="00595D8E" w:rsidP="00595D8E">
            <w:pPr>
              <w:pStyle w:val="TAC"/>
              <w:rPr>
                <w:rFonts w:eastAsia="?? ??" w:cs="v4.2.0"/>
              </w:rPr>
            </w:pPr>
            <w:r>
              <w:rPr>
                <w:rFonts w:eastAsia="?? ??" w:cs="v4.2.0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A30E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2B33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EVA70 Low Correlation</w:t>
            </w:r>
          </w:p>
        </w:tc>
      </w:tr>
      <w:tr w:rsidR="00595D8E" w14:paraId="046D22B3" w14:textId="77777777" w:rsidTr="00595D8E">
        <w:trPr>
          <w:cantSplit/>
          <w:jc w:val="center"/>
        </w:trPr>
        <w:tc>
          <w:tcPr>
            <w:tcW w:w="5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88AD" w14:textId="77777777" w:rsidR="00595D8E" w:rsidRPr="007C6D79" w:rsidRDefault="00595D8E" w:rsidP="00595D8E">
            <w:pPr>
              <w:pStyle w:val="TAN"/>
              <w:rPr>
                <w:lang w:val="fr-FR" w:eastAsia="zh-CN"/>
              </w:rPr>
            </w:pPr>
            <w:r>
              <w:rPr>
                <w:lang w:val="fr-FR"/>
              </w:rPr>
              <w:t>Note 1</w:t>
            </w:r>
            <w:proofErr w:type="gramStart"/>
            <w:r>
              <w:rPr>
                <w:lang w:val="fr-FR"/>
              </w:rPr>
              <w:t>:</w:t>
            </w:r>
            <w:r>
              <w:rPr>
                <w:lang w:val="fr-FR"/>
              </w:rPr>
              <w:tab/>
            </w:r>
            <w:r>
              <w:rPr>
                <w:position w:val="-10"/>
              </w:rPr>
              <w:object w:dxaOrig="540" w:dyaOrig="285" w14:anchorId="5B564413">
                <v:shape id="_x0000_i1028" type="#_x0000_t75" style="width:27pt;height:14.25pt" o:ole="">
                  <v:imagedata r:id="rId15" o:title=""/>
                </v:shape>
                <o:OLEObject Type="Embed" ProgID="Equation.3" ShapeID="_x0000_i1028" DrawAspect="Content" ObjectID="_1516453603" r:id="rId16"/>
              </w:object>
            </w:r>
            <w:r>
              <w:rPr>
                <w:lang w:val="fr-FR" w:eastAsia="zh-CN"/>
              </w:rPr>
              <w:t>.</w:t>
            </w:r>
            <w:proofErr w:type="gramEnd"/>
          </w:p>
        </w:tc>
      </w:tr>
    </w:tbl>
    <w:p w14:paraId="69D8DCE8" w14:textId="77777777" w:rsidR="00595D8E" w:rsidRDefault="00595D8E" w:rsidP="00595D8E">
      <w:pPr>
        <w:pStyle w:val="TH"/>
        <w:jc w:val="left"/>
      </w:pPr>
    </w:p>
    <w:p w14:paraId="5C37B9AD" w14:textId="1D2DD5A5" w:rsidR="00AC5FF2" w:rsidRDefault="00AC5FF2" w:rsidP="00AC5FF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D0147">
        <w:rPr>
          <w:noProof/>
        </w:rPr>
        <w:t>2</w:t>
      </w:r>
      <w:r>
        <w:fldChar w:fldCharType="end"/>
      </w:r>
      <w:r>
        <w:t>: Proposed Reference channel for TM3 3 Layer test</w:t>
      </w:r>
    </w:p>
    <w:tbl>
      <w:tblPr>
        <w:tblW w:w="6184" w:type="dxa"/>
        <w:jc w:val="center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"/>
        <w:gridCol w:w="2773"/>
        <w:gridCol w:w="27"/>
        <w:gridCol w:w="540"/>
        <w:gridCol w:w="27"/>
        <w:gridCol w:w="2764"/>
        <w:gridCol w:w="35"/>
      </w:tblGrid>
      <w:tr w:rsidR="009E2BFB" w14:paraId="3AF6C74B" w14:textId="77777777" w:rsidTr="00AC5FF2">
        <w:trPr>
          <w:gridAfter w:val="1"/>
          <w:wAfter w:w="35" w:type="dxa"/>
          <w:jc w:val="center"/>
        </w:trPr>
        <w:tc>
          <w:tcPr>
            <w:tcW w:w="2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EA2C" w14:textId="77777777" w:rsidR="009E2BFB" w:rsidRDefault="009E2BFB" w:rsidP="00A84E97">
            <w:pPr>
              <w:pStyle w:val="TAH"/>
              <w:spacing w:line="0" w:lineRule="atLeast"/>
            </w:pPr>
            <w:r>
              <w:t>Parameter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7CD1" w14:textId="77777777" w:rsidR="009E2BFB" w:rsidRDefault="009E2BFB" w:rsidP="00A84E97">
            <w:pPr>
              <w:pStyle w:val="TAH"/>
              <w:spacing w:line="0" w:lineRule="atLeast"/>
            </w:pPr>
            <w:r>
              <w:t>Unit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27E2" w14:textId="77777777" w:rsidR="009E2BFB" w:rsidRPr="00EC30EB" w:rsidRDefault="009E2BFB" w:rsidP="00A84E97">
            <w:pPr>
              <w:pStyle w:val="TAC"/>
              <w:rPr>
                <w:b/>
              </w:rPr>
            </w:pPr>
            <w:r w:rsidRPr="00EC30EB">
              <w:rPr>
                <w:b/>
              </w:rPr>
              <w:t>Value</w:t>
            </w:r>
          </w:p>
        </w:tc>
      </w:tr>
      <w:tr w:rsidR="009E2BFB" w14:paraId="4C80C7F7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58F3" w14:textId="77777777" w:rsidR="009E2BFB" w:rsidRDefault="009E2BFB" w:rsidP="00A84E97">
            <w:pPr>
              <w:pStyle w:val="TAL"/>
              <w:spacing w:line="0" w:lineRule="atLeast"/>
            </w:pPr>
            <w:r>
              <w:t>Reference channel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1E71" w14:textId="77777777" w:rsidR="009E2BFB" w:rsidRDefault="009E2BFB" w:rsidP="00A84E97">
            <w:pPr>
              <w:pStyle w:val="TAC"/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CFC8" w14:textId="77777777" w:rsidR="009E2BFB" w:rsidRDefault="009E2BFB" w:rsidP="00A84E97">
            <w:pPr>
              <w:pStyle w:val="TAC"/>
            </w:pPr>
            <w:proofErr w:type="spellStart"/>
            <w:r>
              <w:t>R.xx</w:t>
            </w:r>
            <w:proofErr w:type="spellEnd"/>
            <w:r>
              <w:t xml:space="preserve"> FDD (TM3)</w:t>
            </w:r>
          </w:p>
        </w:tc>
      </w:tr>
      <w:tr w:rsidR="009E2BFB" w14:paraId="6A33B9B8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2EF1" w14:textId="77777777" w:rsidR="009E2BFB" w:rsidRDefault="009E2BFB" w:rsidP="00A84E97">
            <w:pPr>
              <w:pStyle w:val="TAL"/>
              <w:spacing w:line="0" w:lineRule="atLeast"/>
            </w:pPr>
            <w:r>
              <w:t>Channel bandwidth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8FB9" w14:textId="77777777" w:rsidR="009E2BFB" w:rsidRDefault="009E2BFB" w:rsidP="00A84E97">
            <w:pPr>
              <w:pStyle w:val="TAC"/>
            </w:pPr>
            <w:r>
              <w:t>MHz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5A36" w14:textId="77777777" w:rsidR="009E2BFB" w:rsidRDefault="009E2BFB" w:rsidP="00A84E97">
            <w:pPr>
              <w:pStyle w:val="TAC"/>
            </w:pPr>
            <w:r>
              <w:t>10</w:t>
            </w:r>
          </w:p>
        </w:tc>
      </w:tr>
      <w:tr w:rsidR="009E2BFB" w14:paraId="389BB523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BF6E" w14:textId="77777777" w:rsidR="009E2BFB" w:rsidRDefault="009E2BFB" w:rsidP="00A84E97">
            <w:pPr>
              <w:pStyle w:val="TAL"/>
              <w:spacing w:line="0" w:lineRule="atLeast"/>
            </w:pPr>
            <w:r>
              <w:t>Allocated resource blocks (Note 4)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B4E8" w14:textId="77777777" w:rsidR="009E2BFB" w:rsidRDefault="009E2BFB" w:rsidP="00A84E97">
            <w:pPr>
              <w:pStyle w:val="TAC"/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E8DE" w14:textId="77777777" w:rsidR="009E2BFB" w:rsidRDefault="009E2BFB" w:rsidP="00A84E97">
            <w:pPr>
              <w:pStyle w:val="TAC"/>
            </w:pPr>
            <w:r>
              <w:t>50</w:t>
            </w:r>
          </w:p>
        </w:tc>
      </w:tr>
      <w:tr w:rsidR="009E2BFB" w14:paraId="01DD6224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C9D2" w14:textId="77777777" w:rsidR="009E2BFB" w:rsidRDefault="009E2BFB" w:rsidP="00A84E97">
            <w:pPr>
              <w:pStyle w:val="TAL"/>
              <w:spacing w:line="0" w:lineRule="atLeast"/>
            </w:pPr>
            <w:r>
              <w:t xml:space="preserve">Allocated </w:t>
            </w:r>
            <w:proofErr w:type="spellStart"/>
            <w:r>
              <w:t>subframes</w:t>
            </w:r>
            <w:proofErr w:type="spellEnd"/>
            <w:r>
              <w:t xml:space="preserve"> per Radio Frame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496B" w14:textId="77777777" w:rsidR="009E2BFB" w:rsidRDefault="009E2BFB" w:rsidP="00A84E97">
            <w:pPr>
              <w:pStyle w:val="TAC"/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5655" w14:textId="77777777" w:rsidR="009E2BFB" w:rsidRDefault="009E2BFB" w:rsidP="00A84E97">
            <w:pPr>
              <w:pStyle w:val="TAC"/>
            </w:pPr>
            <w:r>
              <w:rPr>
                <w:lang w:eastAsia="zh-CN"/>
              </w:rPr>
              <w:t>9</w:t>
            </w:r>
          </w:p>
        </w:tc>
      </w:tr>
      <w:tr w:rsidR="009E2BFB" w14:paraId="0BF21F9D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C31D" w14:textId="77777777" w:rsidR="009E2BFB" w:rsidRDefault="009E2BFB" w:rsidP="00A84E97">
            <w:pPr>
              <w:pStyle w:val="TAL"/>
              <w:spacing w:line="0" w:lineRule="atLeast"/>
            </w:pPr>
            <w:r>
              <w:t>Modulation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06AE" w14:textId="77777777" w:rsidR="009E2BFB" w:rsidRDefault="009E2BFB" w:rsidP="00A84E97">
            <w:pPr>
              <w:pStyle w:val="TAC"/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1536" w14:textId="77777777" w:rsidR="009E2BFB" w:rsidRDefault="009E2BFB" w:rsidP="00A84E97">
            <w:pPr>
              <w:pStyle w:val="TAC"/>
            </w:pPr>
            <w:r>
              <w:t>64QAM</w:t>
            </w:r>
          </w:p>
        </w:tc>
      </w:tr>
      <w:tr w:rsidR="009E2BFB" w14:paraId="3E63FEC1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920A" w14:textId="77777777" w:rsidR="009E2BFB" w:rsidRDefault="009E2BFB" w:rsidP="00A84E97">
            <w:pPr>
              <w:pStyle w:val="TAL"/>
              <w:spacing w:line="0" w:lineRule="atLeast"/>
            </w:pPr>
            <w:r>
              <w:t>Target Coding Rate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78D4" w14:textId="77777777" w:rsidR="009E2BFB" w:rsidRDefault="009E2BFB" w:rsidP="00A84E97">
            <w:pPr>
              <w:pStyle w:val="TAC"/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25C6" w14:textId="77777777" w:rsidR="009E2BFB" w:rsidRDefault="009E2BFB" w:rsidP="00A84E97">
            <w:pPr>
              <w:pStyle w:val="TAC"/>
            </w:pPr>
            <w:r>
              <w:t>0.43</w:t>
            </w:r>
          </w:p>
        </w:tc>
      </w:tr>
      <w:tr w:rsidR="009E2BFB" w14:paraId="056A3FE8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F7A6" w14:textId="77777777" w:rsidR="009E2BFB" w:rsidRDefault="009E2BFB" w:rsidP="00A84E97">
            <w:pPr>
              <w:pStyle w:val="TAL"/>
              <w:spacing w:line="0" w:lineRule="atLeast"/>
            </w:pPr>
            <w:r>
              <w:t>Information Bit Payload (Note 4)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645B" w14:textId="77777777" w:rsidR="009E2BFB" w:rsidRDefault="009E2BFB" w:rsidP="00A84E97">
            <w:pPr>
              <w:pStyle w:val="TAC"/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FB14" w14:textId="77777777" w:rsidR="009E2BFB" w:rsidRDefault="009E2BFB" w:rsidP="00A84E97">
            <w:pPr>
              <w:pStyle w:val="TAC"/>
            </w:pPr>
          </w:p>
        </w:tc>
      </w:tr>
      <w:tr w:rsidR="009E2BFB" w14:paraId="73E309A1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6240" w14:textId="77777777" w:rsidR="009E2BFB" w:rsidRDefault="009E2BFB" w:rsidP="00A84E97">
            <w:pPr>
              <w:pStyle w:val="TAL"/>
              <w:spacing w:line="0" w:lineRule="atLeast"/>
            </w:pPr>
            <w:r>
              <w:t xml:space="preserve">  For Sub-Frames 1,2,3,4,6,7,8,9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0937" w14:textId="77777777" w:rsidR="009E2BFB" w:rsidRDefault="009E2BFB" w:rsidP="00A84E97">
            <w:pPr>
              <w:pStyle w:val="TAC"/>
            </w:pPr>
            <w:r>
              <w:t>Bits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6642" w14:textId="77777777" w:rsidR="009E2BFB" w:rsidRDefault="009E2BFB" w:rsidP="00A84E97">
            <w:pPr>
              <w:pStyle w:val="TAC"/>
            </w:pPr>
            <w:r>
              <w:t>16416 (CW0)</w:t>
            </w:r>
          </w:p>
          <w:p w14:paraId="1575E5AB" w14:textId="77777777" w:rsidR="009E2BFB" w:rsidRDefault="009E2BFB" w:rsidP="00A84E97">
            <w:pPr>
              <w:pStyle w:val="TAC"/>
            </w:pPr>
            <w:r>
              <w:t>32856 (CW1)</w:t>
            </w:r>
          </w:p>
          <w:p w14:paraId="66F895FA" w14:textId="77777777" w:rsidR="009E2BFB" w:rsidRDefault="009E2BFB" w:rsidP="00A84E97">
            <w:pPr>
              <w:pStyle w:val="TAC"/>
            </w:pPr>
            <w:r>
              <w:t>MCS 18</w:t>
            </w:r>
          </w:p>
        </w:tc>
      </w:tr>
      <w:tr w:rsidR="009E2BFB" w14:paraId="17E4D1F3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4C36" w14:textId="77777777" w:rsidR="009E2BFB" w:rsidRDefault="009E2BFB" w:rsidP="00A84E97">
            <w:pPr>
              <w:pStyle w:val="TAL"/>
              <w:spacing w:line="0" w:lineRule="atLeast"/>
            </w:pPr>
            <w:r>
              <w:t xml:space="preserve">  For Sub-Frame 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B505" w14:textId="77777777" w:rsidR="009E2BFB" w:rsidRDefault="009E2BFB" w:rsidP="00A84E97">
            <w:pPr>
              <w:pStyle w:val="TAC"/>
            </w:pPr>
            <w:r>
              <w:t>Bits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4EE5" w14:textId="77777777" w:rsidR="009E2BFB" w:rsidRDefault="009E2BFB" w:rsidP="00A84E97">
            <w:pPr>
              <w:pStyle w:val="TAC"/>
            </w:pPr>
            <w:r>
              <w:t>N/A</w:t>
            </w:r>
          </w:p>
        </w:tc>
      </w:tr>
      <w:tr w:rsidR="009E2BFB" w14:paraId="33CC0D04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1F6F" w14:textId="77777777" w:rsidR="009E2BFB" w:rsidRDefault="009E2BFB" w:rsidP="00A84E97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 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BC17" w14:textId="77777777" w:rsidR="009E2BFB" w:rsidRDefault="009E2BFB" w:rsidP="00A84E97">
            <w:pPr>
              <w:pStyle w:val="TAC"/>
            </w:pPr>
            <w:r>
              <w:t>Bits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A53B" w14:textId="77777777" w:rsidR="009E2BFB" w:rsidRDefault="009E2BFB" w:rsidP="00A84E97">
            <w:pPr>
              <w:pStyle w:val="TAC"/>
            </w:pPr>
            <w:r>
              <w:t>15264 (CW0)</w:t>
            </w:r>
          </w:p>
          <w:p w14:paraId="0FA0B156" w14:textId="77777777" w:rsidR="009E2BFB" w:rsidRDefault="009E2BFB" w:rsidP="00A84E97">
            <w:pPr>
              <w:pStyle w:val="TAC"/>
            </w:pPr>
            <w:r>
              <w:t>30576 (CW1)</w:t>
            </w:r>
          </w:p>
          <w:p w14:paraId="22BFEF1C" w14:textId="77777777" w:rsidR="009E2BFB" w:rsidRDefault="009E2BFB" w:rsidP="00A84E97">
            <w:pPr>
              <w:pStyle w:val="TAC"/>
            </w:pPr>
            <w:r>
              <w:t>MCS 17</w:t>
            </w:r>
          </w:p>
        </w:tc>
      </w:tr>
      <w:tr w:rsidR="009E2BFB" w14:paraId="1AFF8C5C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2001" w14:textId="77777777" w:rsidR="009E2BFB" w:rsidRDefault="009E2BFB" w:rsidP="00A84E97">
            <w:pPr>
              <w:pStyle w:val="TAL"/>
              <w:spacing w:line="0" w:lineRule="atLeast"/>
              <w:rPr>
                <w:szCs w:val="22"/>
              </w:rPr>
            </w:pPr>
            <w:r>
              <w:rPr>
                <w:szCs w:val="22"/>
              </w:rPr>
              <w:t>Number of Code Blocks</w:t>
            </w:r>
            <w:r>
              <w:rPr>
                <w:szCs w:val="22"/>
              </w:rPr>
              <w:br/>
              <w:t>(Notes 3 and 4)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A020" w14:textId="77777777" w:rsidR="009E2BFB" w:rsidRDefault="009E2BFB" w:rsidP="00A84E97">
            <w:pPr>
              <w:pStyle w:val="TAC"/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DCB0" w14:textId="77777777" w:rsidR="009E2BFB" w:rsidRDefault="009E2BFB" w:rsidP="00A84E97">
            <w:pPr>
              <w:pStyle w:val="TAC"/>
            </w:pPr>
          </w:p>
        </w:tc>
      </w:tr>
      <w:tr w:rsidR="009E2BFB" w14:paraId="5F040EAB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778B" w14:textId="77777777" w:rsidR="009E2BFB" w:rsidRDefault="009E2BFB" w:rsidP="00A84E97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Sub-Frames 1,2,3,4,6,7,8,9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EC55" w14:textId="77777777" w:rsidR="009E2BFB" w:rsidRDefault="009E2BFB" w:rsidP="00A84E97">
            <w:pPr>
              <w:pStyle w:val="TAC"/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54BE" w14:textId="77777777" w:rsidR="009E2BFB" w:rsidRDefault="009E2BFB" w:rsidP="00A84E97">
            <w:pPr>
              <w:pStyle w:val="TAC"/>
            </w:pPr>
            <w:r>
              <w:t>3 (CW0)</w:t>
            </w:r>
          </w:p>
          <w:p w14:paraId="69B8CB06" w14:textId="77777777" w:rsidR="009E2BFB" w:rsidRDefault="009E2BFB" w:rsidP="00A84E97">
            <w:pPr>
              <w:pStyle w:val="TAC"/>
            </w:pPr>
            <w:r>
              <w:t>6 (CW1)</w:t>
            </w:r>
          </w:p>
        </w:tc>
      </w:tr>
      <w:tr w:rsidR="009E2BFB" w14:paraId="16DC1E0E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95F5" w14:textId="77777777" w:rsidR="009E2BFB" w:rsidRDefault="009E2BFB" w:rsidP="00A84E97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 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97B2" w14:textId="77777777" w:rsidR="009E2BFB" w:rsidRDefault="009E2BFB" w:rsidP="00A84E97">
            <w:pPr>
              <w:pStyle w:val="TAC"/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4A46" w14:textId="77777777" w:rsidR="009E2BFB" w:rsidRDefault="009E2BFB" w:rsidP="00A84E97">
            <w:pPr>
              <w:pStyle w:val="TAC"/>
            </w:pPr>
            <w:r>
              <w:t>N/A</w:t>
            </w:r>
          </w:p>
        </w:tc>
      </w:tr>
      <w:tr w:rsidR="009E2BFB" w14:paraId="43B85606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CC57" w14:textId="77777777" w:rsidR="009E2BFB" w:rsidRDefault="009E2BFB" w:rsidP="00A84E97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 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E37E" w14:textId="77777777" w:rsidR="009E2BFB" w:rsidRDefault="009E2BFB" w:rsidP="00A84E97">
            <w:pPr>
              <w:pStyle w:val="TAC"/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5A53" w14:textId="77777777" w:rsidR="009E2BFB" w:rsidRDefault="009E2BFB" w:rsidP="00A84E97">
            <w:pPr>
              <w:pStyle w:val="TAC"/>
            </w:pPr>
            <w:r>
              <w:t>3 (CW0)</w:t>
            </w:r>
          </w:p>
          <w:p w14:paraId="3049FE3E" w14:textId="77777777" w:rsidR="009E2BFB" w:rsidRDefault="009E2BFB" w:rsidP="00A84E97">
            <w:pPr>
              <w:pStyle w:val="TAC"/>
            </w:pPr>
            <w:r>
              <w:t>5 (CW1)</w:t>
            </w:r>
          </w:p>
        </w:tc>
      </w:tr>
      <w:tr w:rsidR="009E2BFB" w14:paraId="1D9B7EF0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FDA6" w14:textId="77777777" w:rsidR="009E2BFB" w:rsidRDefault="009E2BFB" w:rsidP="00A84E97">
            <w:pPr>
              <w:pStyle w:val="TAL"/>
              <w:spacing w:line="0" w:lineRule="atLeast"/>
            </w:pPr>
            <w:r>
              <w:t>Binary Channel Bits (Note 4)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7822" w14:textId="77777777" w:rsidR="009E2BFB" w:rsidRDefault="009E2BFB" w:rsidP="00A84E97">
            <w:pPr>
              <w:pStyle w:val="TAC"/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9E59" w14:textId="77777777" w:rsidR="009E2BFB" w:rsidRDefault="009E2BFB" w:rsidP="00A84E97">
            <w:pPr>
              <w:pStyle w:val="TAC"/>
            </w:pPr>
          </w:p>
        </w:tc>
      </w:tr>
      <w:tr w:rsidR="009E2BFB" w14:paraId="13297CDC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7D19" w14:textId="77777777" w:rsidR="009E2BFB" w:rsidRDefault="009E2BFB" w:rsidP="00A84E97">
            <w:pPr>
              <w:pStyle w:val="TAL"/>
              <w:spacing w:line="0" w:lineRule="atLeast"/>
            </w:pPr>
            <w:r>
              <w:t xml:space="preserve">  For Sub-Frames 1,2,3,4,6,7,8,9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25F6" w14:textId="77777777" w:rsidR="009E2BFB" w:rsidRDefault="009E2BFB" w:rsidP="00A84E97">
            <w:pPr>
              <w:pStyle w:val="TAC"/>
            </w:pPr>
            <w:r>
              <w:t>Bits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2E34" w14:textId="77777777" w:rsidR="009E2BFB" w:rsidRDefault="009E2BFB" w:rsidP="00A84E97">
            <w:pPr>
              <w:pStyle w:val="TAC"/>
            </w:pPr>
            <w:r>
              <w:t>38400 (CW0)</w:t>
            </w:r>
          </w:p>
          <w:p w14:paraId="24B34095" w14:textId="77777777" w:rsidR="009E2BFB" w:rsidRDefault="009E2BFB" w:rsidP="00A84E97">
            <w:pPr>
              <w:pStyle w:val="TAC"/>
            </w:pPr>
            <w:r>
              <w:t>76800 (CW1)</w:t>
            </w:r>
          </w:p>
        </w:tc>
      </w:tr>
      <w:tr w:rsidR="009E2BFB" w14:paraId="31CA7575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C27D" w14:textId="77777777" w:rsidR="009E2BFB" w:rsidRDefault="009E2BFB" w:rsidP="00A84E97">
            <w:pPr>
              <w:pStyle w:val="TAL"/>
              <w:spacing w:line="0" w:lineRule="atLeast"/>
            </w:pPr>
            <w:r>
              <w:t xml:space="preserve">  For Sub-Frame 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0295" w14:textId="77777777" w:rsidR="009E2BFB" w:rsidRDefault="009E2BFB" w:rsidP="00A84E97">
            <w:pPr>
              <w:pStyle w:val="TAC"/>
            </w:pPr>
            <w:r>
              <w:t>Bits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11C8" w14:textId="77777777" w:rsidR="009E2BFB" w:rsidRDefault="009E2BFB" w:rsidP="00A84E97">
            <w:pPr>
              <w:pStyle w:val="TAC"/>
            </w:pPr>
            <w:r>
              <w:t>N/A</w:t>
            </w:r>
          </w:p>
        </w:tc>
      </w:tr>
      <w:tr w:rsidR="009E2BFB" w14:paraId="3DF07431" w14:textId="77777777" w:rsidTr="00AC5FF2">
        <w:trPr>
          <w:gridBefore w:val="1"/>
          <w:wBefore w:w="18" w:type="dxa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C9F1" w14:textId="77777777" w:rsidR="009E2BFB" w:rsidRDefault="009E2BFB" w:rsidP="00A84E97">
            <w:pPr>
              <w:pStyle w:val="TAL"/>
              <w:spacing w:line="0" w:lineRule="atLeast"/>
            </w:pPr>
            <w:r>
              <w:t xml:space="preserve">  For Sub-Frame 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047B" w14:textId="77777777" w:rsidR="009E2BFB" w:rsidRDefault="009E2BFB" w:rsidP="00A84E97">
            <w:pPr>
              <w:pStyle w:val="TAC"/>
            </w:pPr>
            <w:r>
              <w:t>Bits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CC09" w14:textId="77777777" w:rsidR="009E2BFB" w:rsidRDefault="009E2BFB" w:rsidP="00A84E97">
            <w:pPr>
              <w:pStyle w:val="TAC"/>
            </w:pPr>
            <w:r>
              <w:t>36096 (CW0)</w:t>
            </w:r>
          </w:p>
          <w:p w14:paraId="26703795" w14:textId="77777777" w:rsidR="009E2BFB" w:rsidRDefault="009E2BFB" w:rsidP="00A84E97">
            <w:pPr>
              <w:pStyle w:val="TAC"/>
            </w:pPr>
            <w:r>
              <w:t>72192 (CW1)</w:t>
            </w:r>
          </w:p>
        </w:tc>
      </w:tr>
      <w:tr w:rsidR="009E2BFB" w14:paraId="60365404" w14:textId="77777777" w:rsidTr="00AC5FF2">
        <w:trPr>
          <w:gridBefore w:val="1"/>
          <w:wBefore w:w="18" w:type="dxa"/>
          <w:trHeight w:val="70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477A" w14:textId="77777777" w:rsidR="009E2BFB" w:rsidRDefault="009E2BFB" w:rsidP="00A84E97">
            <w:pPr>
              <w:pStyle w:val="TAL"/>
              <w:spacing w:line="0" w:lineRule="atLeast"/>
            </w:pPr>
            <w:r>
              <w:t>Max. Throughput averaged over 1 frame (Note 4)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FEB2" w14:textId="77777777" w:rsidR="009E2BFB" w:rsidRDefault="009E2BFB" w:rsidP="00A84E97">
            <w:pPr>
              <w:pStyle w:val="TAC"/>
            </w:pPr>
            <w:r>
              <w:t>Mbps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B14F" w14:textId="77777777" w:rsidR="009E2BFB" w:rsidRDefault="009E2BFB" w:rsidP="00A84E97">
            <w:pPr>
              <w:pStyle w:val="TAC"/>
            </w:pPr>
            <w:r>
              <w:t>14.659 (CW0)</w:t>
            </w:r>
          </w:p>
          <w:p w14:paraId="1F29D17C" w14:textId="77777777" w:rsidR="009E2BFB" w:rsidRDefault="009E2BFB" w:rsidP="00A84E97">
            <w:pPr>
              <w:pStyle w:val="TAC"/>
            </w:pPr>
            <w:r>
              <w:t>29.342 (CW1)</w:t>
            </w:r>
          </w:p>
        </w:tc>
      </w:tr>
      <w:tr w:rsidR="009E2BFB" w14:paraId="7F95A72E" w14:textId="77777777" w:rsidTr="00AC5FF2">
        <w:trPr>
          <w:gridBefore w:val="1"/>
          <w:wBefore w:w="18" w:type="dxa"/>
          <w:trHeight w:val="70"/>
          <w:jc w:val="center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0438" w14:textId="77777777" w:rsidR="009E2BFB" w:rsidRDefault="009E2BFB" w:rsidP="00A84E97">
            <w:pPr>
              <w:pStyle w:val="TAL"/>
              <w:spacing w:line="0" w:lineRule="atLeast"/>
            </w:pPr>
            <w:r>
              <w:t>UE Category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3A6" w14:textId="77777777" w:rsidR="009E2BFB" w:rsidRDefault="009E2BFB" w:rsidP="00A84E97">
            <w:pPr>
              <w:pStyle w:val="TAC"/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DFD5" w14:textId="77777777" w:rsidR="009E2BFB" w:rsidRDefault="009E2BFB" w:rsidP="00A84E97">
            <w:pPr>
              <w:pStyle w:val="TAC"/>
            </w:pPr>
            <w:r>
              <w:t>≥ 2</w:t>
            </w:r>
          </w:p>
        </w:tc>
      </w:tr>
    </w:tbl>
    <w:p w14:paraId="3F9F8CBE" w14:textId="77777777" w:rsidR="00595D8E" w:rsidRDefault="00595D8E" w:rsidP="00595D8E"/>
    <w:p w14:paraId="47E2A8EE" w14:textId="77777777" w:rsidR="00595D8E" w:rsidRDefault="00595D8E" w:rsidP="00595D8E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0B18E9C4" wp14:editId="2E1DFFB9">
            <wp:extent cx="4809600" cy="3600000"/>
            <wp:effectExtent l="0" t="0" r="0" b="635"/>
            <wp:docPr id="5" name="Picture 5" descr="Z:\fga\branches\2016\RAN4_78_Feb2016_DL4RX_CCH_IM\results\36_101_tests\TM3 3Layers 4R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Z:\fga\branches\2016\RAN4_78_Feb2016_DL4RX_CCH_IM\results\36_101_tests\TM3 3Layers 4Rx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73468" w14:textId="1B5143AE" w:rsidR="00595D8E" w:rsidRDefault="00595D8E" w:rsidP="00595D8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D0147">
        <w:rPr>
          <w:noProof/>
        </w:rPr>
        <w:t>1</w:t>
      </w:r>
      <w:r>
        <w:fldChar w:fldCharType="end"/>
      </w:r>
      <w:r>
        <w:t>: Alignment simulation results for FDD TM3, 3 Layers</w:t>
      </w:r>
    </w:p>
    <w:p w14:paraId="4ED25C63" w14:textId="77777777" w:rsidR="00595D8E" w:rsidRDefault="00595D8E" w:rsidP="00595D8E"/>
    <w:p w14:paraId="772F1D4D" w14:textId="77777777" w:rsidR="00595D8E" w:rsidRDefault="00595D8E" w:rsidP="00595D8E"/>
    <w:p w14:paraId="2791D2E3" w14:textId="43AD256F" w:rsidR="009E2BFB" w:rsidRPr="00595D8E" w:rsidRDefault="009E2BFB" w:rsidP="009E2BFB">
      <w:pPr>
        <w:pStyle w:val="Heading2"/>
      </w:pPr>
      <w:r>
        <w:t>FDD TM4, rank 4</w:t>
      </w:r>
    </w:p>
    <w:p w14:paraId="6583FCEB" w14:textId="77777777" w:rsidR="00595D8E" w:rsidRDefault="00595D8E" w:rsidP="00595D8E"/>
    <w:p w14:paraId="138ABD6F" w14:textId="77777777" w:rsidR="00595D8E" w:rsidRDefault="00595D8E" w:rsidP="00595D8E"/>
    <w:p w14:paraId="4C91FAAE" w14:textId="77777777" w:rsidR="00595D8E" w:rsidRDefault="00595D8E" w:rsidP="00595D8E"/>
    <w:p w14:paraId="174AB743" w14:textId="77777777" w:rsidR="00595D8E" w:rsidRDefault="00595D8E" w:rsidP="00595D8E"/>
    <w:p w14:paraId="286534D9" w14:textId="77777777" w:rsidR="00595D8E" w:rsidRDefault="00595D8E" w:rsidP="00595D8E"/>
    <w:p w14:paraId="4DA92274" w14:textId="77777777" w:rsidR="00595D8E" w:rsidRDefault="00595D8E" w:rsidP="00595D8E"/>
    <w:p w14:paraId="0B81CF48" w14:textId="42F046C3" w:rsidR="009E2BFB" w:rsidRDefault="009E2BFB" w:rsidP="009E2BF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D0147">
        <w:rPr>
          <w:noProof/>
        </w:rPr>
        <w:t>3</w:t>
      </w:r>
      <w:r>
        <w:fldChar w:fldCharType="end"/>
      </w:r>
      <w:r w:rsidRPr="009E2BFB">
        <w:t xml:space="preserve"> </w:t>
      </w:r>
      <w:r>
        <w:t>Proposed test configuration for FDD TM4 rank 4</w:t>
      </w:r>
    </w:p>
    <w:tbl>
      <w:tblPr>
        <w:tblW w:w="0" w:type="auto"/>
        <w:jc w:val="center"/>
        <w:tblInd w:w="-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"/>
        <w:gridCol w:w="2217"/>
        <w:gridCol w:w="612"/>
        <w:gridCol w:w="993"/>
        <w:gridCol w:w="2088"/>
        <w:gridCol w:w="327"/>
      </w:tblGrid>
      <w:tr w:rsidR="00595D8E" w14:paraId="4C8AE98F" w14:textId="77777777" w:rsidTr="00595D8E">
        <w:trPr>
          <w:gridBefore w:val="1"/>
          <w:wBefore w:w="331" w:type="dxa"/>
          <w:jc w:val="center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DD2A69" w14:textId="77777777" w:rsidR="00595D8E" w:rsidRDefault="00595D8E" w:rsidP="00595D8E">
            <w:pPr>
              <w:pStyle w:val="TAH"/>
              <w:rPr>
                <w:rFonts w:eastAsia="?? ??" w:cs="v5.0.0"/>
              </w:rPr>
            </w:pPr>
            <w:r>
              <w:rPr>
                <w:rFonts w:eastAsia="?? ??" w:cs="v5.0.0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B0FFFE" w14:textId="77777777" w:rsidR="00595D8E" w:rsidRDefault="00595D8E" w:rsidP="00595D8E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Unit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AEF4A" w14:textId="77777777" w:rsidR="00595D8E" w:rsidRDefault="00595D8E" w:rsidP="00595D8E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TM4 test</w:t>
            </w:r>
          </w:p>
        </w:tc>
      </w:tr>
      <w:tr w:rsidR="00595D8E" w14:paraId="4B728350" w14:textId="77777777" w:rsidTr="00595D8E">
        <w:trPr>
          <w:gridBefore w:val="1"/>
          <w:wBefore w:w="331" w:type="dxa"/>
          <w:cantSplit/>
          <w:jc w:val="center"/>
        </w:trPr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0093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t>Downlink power allocation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B0EA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rPr>
                <w:position w:val="-10"/>
              </w:rPr>
              <w:object w:dxaOrig="285" w:dyaOrig="285" w14:anchorId="58C4CC5A">
                <v:shape id="_x0000_i1029" type="#_x0000_t75" style="width:14.25pt;height:14.25pt" o:ole="">
                  <v:imagedata r:id="rId9" o:title=""/>
                </v:shape>
                <o:OLEObject Type="Embed" ProgID="Equation.3" ShapeID="_x0000_i1029" DrawAspect="Content" ObjectID="_1516453604" r:id="rId18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CC9C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FF06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-6</w:t>
            </w:r>
          </w:p>
        </w:tc>
      </w:tr>
      <w:tr w:rsidR="00595D8E" w14:paraId="5E6C42BD" w14:textId="77777777" w:rsidTr="00595D8E">
        <w:trPr>
          <w:gridBefore w:val="1"/>
          <w:wBefore w:w="331" w:type="dxa"/>
          <w:cantSplit/>
          <w:jc w:val="center"/>
        </w:trPr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70C1" w14:textId="77777777" w:rsidR="00595D8E" w:rsidRDefault="00595D8E" w:rsidP="00595D8E">
            <w:pPr>
              <w:spacing w:after="0"/>
              <w:rPr>
                <w:rFonts w:ascii="Arial" w:hAnsi="Arial" w:cs="v5.0.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43AD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rPr>
                <w:position w:val="-10"/>
              </w:rPr>
              <w:object w:dxaOrig="270" w:dyaOrig="285" w14:anchorId="10E07649">
                <v:shape id="_x0000_i1030" type="#_x0000_t75" style="width:13.5pt;height:14.25pt" o:ole="">
                  <v:imagedata r:id="rId11" o:title=""/>
                </v:shape>
                <o:OLEObject Type="Embed" ProgID="Equation.3" ShapeID="_x0000_i1030" DrawAspect="Content" ObjectID="_1516453605" r:id="rId1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1A18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699C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-6 (Note 1)</w:t>
            </w:r>
          </w:p>
        </w:tc>
      </w:tr>
      <w:tr w:rsidR="00595D8E" w14:paraId="593DE0EE" w14:textId="77777777" w:rsidTr="00595D8E">
        <w:trPr>
          <w:gridBefore w:val="1"/>
          <w:wBefore w:w="331" w:type="dxa"/>
          <w:cantSplit/>
          <w:jc w:val="center"/>
        </w:trPr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27EB" w14:textId="77777777" w:rsidR="00595D8E" w:rsidRDefault="00595D8E" w:rsidP="00595D8E">
            <w:pPr>
              <w:spacing w:after="0"/>
              <w:rPr>
                <w:rFonts w:ascii="Arial" w:hAnsi="Arial" w:cs="v5.0.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6BB6" w14:textId="77777777" w:rsidR="00595D8E" w:rsidRDefault="00595D8E" w:rsidP="00595D8E">
            <w:pPr>
              <w:pStyle w:val="TAC"/>
            </w:pPr>
            <w:r>
              <w:sym w:font="Symbol" w:char="F07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235F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A319" w14:textId="77777777" w:rsidR="00595D8E" w:rsidRDefault="00595D8E" w:rsidP="00595D8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595D8E" w14:paraId="515C1640" w14:textId="77777777" w:rsidTr="00595D8E">
        <w:trPr>
          <w:gridBefore w:val="1"/>
          <w:wBefore w:w="331" w:type="dxa"/>
          <w:cantSplit/>
          <w:jc w:val="center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E50D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rPr>
                <w:position w:val="-12"/>
              </w:rPr>
              <w:object w:dxaOrig="390" w:dyaOrig="345" w14:anchorId="0E267CFA">
                <v:shape id="_x0000_i1031" type="#_x0000_t75" style="width:19.5pt;height:17.25pt" o:ole="">
                  <v:imagedata r:id="rId13" o:title=""/>
                </v:shape>
                <o:OLEObject Type="Embed" ProgID="Equation.3" ShapeID="_x0000_i1031" DrawAspect="Content" ObjectID="_1516453606" r:id="rId20"/>
              </w:object>
            </w:r>
            <w:r>
              <w:t>at antenna 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E5B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/>
              </w:rPr>
              <w:t>dBm</w:t>
            </w:r>
            <w:proofErr w:type="spellEnd"/>
            <w:r>
              <w:rPr>
                <w:rFonts w:eastAsia="?? ??"/>
              </w:rPr>
              <w:t>/15kHz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FB22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595D8E" w14:paraId="0E028308" w14:textId="77777777" w:rsidTr="00595D8E">
        <w:trPr>
          <w:gridBefore w:val="1"/>
          <w:wBefore w:w="331" w:type="dxa"/>
          <w:cantSplit/>
          <w:jc w:val="center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795A" w14:textId="77777777" w:rsidR="00595D8E" w:rsidRDefault="00595D8E" w:rsidP="00595D8E">
            <w:pPr>
              <w:pStyle w:val="TAC"/>
            </w:pPr>
            <w:r>
              <w:t>PDSCH transmission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6550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4AD4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595D8E" w14:paraId="0FBDA80A" w14:textId="77777777" w:rsidTr="00595D8E">
        <w:trPr>
          <w:gridBefore w:val="1"/>
          <w:wBefore w:w="331" w:type="dxa"/>
          <w:cantSplit/>
          <w:jc w:val="center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7F7C" w14:textId="77777777" w:rsidR="00595D8E" w:rsidRDefault="00595D8E" w:rsidP="00595D8E">
            <w:pPr>
              <w:pStyle w:val="TAC"/>
            </w:pPr>
            <w:r>
              <w:t>PDSCH rank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66A8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0431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595D8E" w14:paraId="6A1984BA" w14:textId="77777777" w:rsidTr="00595D8E">
        <w:trPr>
          <w:gridBefore w:val="1"/>
          <w:wBefore w:w="331" w:type="dxa"/>
          <w:cantSplit/>
          <w:jc w:val="center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521C" w14:textId="77777777" w:rsidR="00595D8E" w:rsidRDefault="00595D8E" w:rsidP="00595D8E">
            <w:pPr>
              <w:pStyle w:val="TAC"/>
            </w:pPr>
            <w:r>
              <w:t>Number of HARQ processes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EB24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5145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8</w:t>
            </w:r>
          </w:p>
        </w:tc>
      </w:tr>
      <w:tr w:rsidR="00595D8E" w14:paraId="1105E279" w14:textId="77777777" w:rsidTr="00595D8E">
        <w:trPr>
          <w:gridBefore w:val="1"/>
          <w:wBefore w:w="331" w:type="dxa"/>
          <w:cantSplit/>
          <w:jc w:val="center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CA68" w14:textId="77777777" w:rsidR="00595D8E" w:rsidRDefault="00595D8E" w:rsidP="00595D8E">
            <w:pPr>
              <w:pStyle w:val="TAC"/>
            </w:pPr>
            <w:r>
              <w:t>HARQ redundancy version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EBC6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E18F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{0,1,2,3}</w:t>
            </w:r>
          </w:p>
        </w:tc>
      </w:tr>
      <w:tr w:rsidR="00595D8E" w14:paraId="0FCB08DE" w14:textId="77777777" w:rsidTr="00595D8E">
        <w:trPr>
          <w:gridBefore w:val="1"/>
          <w:wBefore w:w="331" w:type="dxa"/>
          <w:cantSplit/>
          <w:jc w:val="center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064A" w14:textId="77777777" w:rsidR="00595D8E" w:rsidRDefault="00595D8E" w:rsidP="00595D8E">
            <w:pPr>
              <w:pStyle w:val="TAC"/>
            </w:pPr>
            <w:r>
              <w:t>CFI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FF8D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2E9E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</w:tr>
      <w:tr w:rsidR="00595D8E" w14:paraId="2AB9C2E0" w14:textId="77777777" w:rsidTr="00595D8E">
        <w:trPr>
          <w:gridBefore w:val="1"/>
          <w:wBefore w:w="331" w:type="dxa"/>
          <w:cantSplit/>
          <w:jc w:val="center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D93A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Precoding granularity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8933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PRB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C992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50</w:t>
            </w:r>
          </w:p>
        </w:tc>
      </w:tr>
      <w:tr w:rsidR="00595D8E" w14:paraId="30244891" w14:textId="77777777" w:rsidTr="00595D8E">
        <w:trPr>
          <w:gridBefore w:val="1"/>
          <w:wBefore w:w="331" w:type="dxa"/>
          <w:cantSplit/>
          <w:jc w:val="center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E73D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DD29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2326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8</w:t>
            </w:r>
          </w:p>
        </w:tc>
      </w:tr>
      <w:tr w:rsidR="00595D8E" w14:paraId="4EEC9686" w14:textId="77777777" w:rsidTr="00595D8E">
        <w:trPr>
          <w:gridBefore w:val="1"/>
          <w:wBefore w:w="331" w:type="dxa"/>
          <w:cantSplit/>
          <w:jc w:val="center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A908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t>Reporting interval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73F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proofErr w:type="spellStart"/>
            <w:r>
              <w:t>ms</w:t>
            </w:r>
            <w:proofErr w:type="spellEnd"/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9576" w14:textId="77777777" w:rsidR="00595D8E" w:rsidRDefault="00595D8E" w:rsidP="00595D8E">
            <w:pPr>
              <w:pStyle w:val="TAC"/>
            </w:pPr>
            <w:r>
              <w:t>1</w:t>
            </w:r>
          </w:p>
        </w:tc>
      </w:tr>
      <w:tr w:rsidR="00595D8E" w14:paraId="22D91586" w14:textId="77777777" w:rsidTr="00595D8E">
        <w:trPr>
          <w:gridBefore w:val="1"/>
          <w:wBefore w:w="331" w:type="dxa"/>
          <w:cantSplit/>
          <w:jc w:val="center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788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t>Reporting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88FA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5001" w14:textId="77777777" w:rsidR="00595D8E" w:rsidRDefault="00595D8E" w:rsidP="00595D8E">
            <w:pPr>
              <w:pStyle w:val="TAC"/>
            </w:pPr>
            <w:r>
              <w:t>PUSCH 3-1</w:t>
            </w:r>
          </w:p>
        </w:tc>
      </w:tr>
      <w:tr w:rsidR="00595D8E" w14:paraId="53EAB380" w14:textId="77777777" w:rsidTr="00595D8E">
        <w:trPr>
          <w:gridBefore w:val="1"/>
          <w:wBefore w:w="331" w:type="dxa"/>
          <w:cantSplit/>
          <w:jc w:val="center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360" w14:textId="77777777" w:rsidR="00595D8E" w:rsidRDefault="00595D8E" w:rsidP="00595D8E">
            <w:pPr>
              <w:pStyle w:val="TAC"/>
            </w:pPr>
            <w:proofErr w:type="spellStart"/>
            <w:r>
              <w:rPr>
                <w:rFonts w:eastAsia="?? ??" w:cs="v4.2.0"/>
              </w:rPr>
              <w:t>CodeBookSubsetRestriction</w:t>
            </w:r>
            <w:proofErr w:type="spellEnd"/>
            <w:r>
              <w:rPr>
                <w:rFonts w:eastAsia="?? ??" w:cs="v4.2.0"/>
              </w:rPr>
              <w:t xml:space="preserve"> bitmap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07F1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305A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FFFF000000000000</w:t>
            </w:r>
          </w:p>
        </w:tc>
      </w:tr>
      <w:tr w:rsidR="00595D8E" w14:paraId="4A73455D" w14:textId="77777777" w:rsidTr="00595D8E">
        <w:trPr>
          <w:gridBefore w:val="1"/>
          <w:wBefore w:w="331" w:type="dxa"/>
          <w:cantSplit/>
          <w:jc w:val="center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284A" w14:textId="77777777" w:rsidR="00595D8E" w:rsidRDefault="00595D8E" w:rsidP="00595D8E">
            <w:pPr>
              <w:pStyle w:val="TAC"/>
              <w:rPr>
                <w:rFonts w:eastAsia="?? ??" w:cs="v4.2.0"/>
              </w:rPr>
            </w:pPr>
            <w:r>
              <w:rPr>
                <w:rFonts w:eastAsia="?? ??" w:cs="v4.2.0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8336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B3C3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4x4</w:t>
            </w:r>
          </w:p>
        </w:tc>
      </w:tr>
      <w:tr w:rsidR="00595D8E" w14:paraId="53EFC16A" w14:textId="77777777" w:rsidTr="00595D8E">
        <w:trPr>
          <w:gridBefore w:val="1"/>
          <w:wBefore w:w="331" w:type="dxa"/>
          <w:cantSplit/>
          <w:jc w:val="center"/>
        </w:trPr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CE7C" w14:textId="77777777" w:rsidR="00595D8E" w:rsidRDefault="00595D8E" w:rsidP="00595D8E">
            <w:pPr>
              <w:pStyle w:val="TAC"/>
              <w:rPr>
                <w:rFonts w:eastAsia="?? ??" w:cs="v4.2.0"/>
              </w:rPr>
            </w:pPr>
            <w:r>
              <w:rPr>
                <w:rFonts w:eastAsia="?? ??" w:cs="v4.2.0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52BF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BFF4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EPA5 Low Correlation</w:t>
            </w:r>
          </w:p>
        </w:tc>
      </w:tr>
      <w:tr w:rsidR="00595D8E" w14:paraId="5FC6E65B" w14:textId="77777777" w:rsidTr="00595D8E">
        <w:trPr>
          <w:gridAfter w:val="1"/>
          <w:wAfter w:w="327" w:type="dxa"/>
          <w:cantSplit/>
          <w:jc w:val="center"/>
        </w:trPr>
        <w:tc>
          <w:tcPr>
            <w:tcW w:w="6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EE2E" w14:textId="77777777" w:rsidR="00595D8E" w:rsidRPr="007C6D79" w:rsidRDefault="00595D8E" w:rsidP="00595D8E">
            <w:pPr>
              <w:pStyle w:val="TAN"/>
              <w:rPr>
                <w:lang w:val="fr-FR" w:eastAsia="zh-CN"/>
              </w:rPr>
            </w:pPr>
            <w:r>
              <w:rPr>
                <w:lang w:val="fr-FR"/>
              </w:rPr>
              <w:t>Note 1</w:t>
            </w:r>
            <w:proofErr w:type="gramStart"/>
            <w:r>
              <w:rPr>
                <w:lang w:val="fr-FR"/>
              </w:rPr>
              <w:t>:</w:t>
            </w:r>
            <w:r>
              <w:rPr>
                <w:lang w:val="fr-FR"/>
              </w:rPr>
              <w:tab/>
            </w:r>
            <w:r>
              <w:rPr>
                <w:position w:val="-10"/>
              </w:rPr>
              <w:object w:dxaOrig="540" w:dyaOrig="285" w14:anchorId="75954DF8">
                <v:shape id="_x0000_i1032" type="#_x0000_t75" style="width:27pt;height:14.25pt" o:ole="">
                  <v:imagedata r:id="rId15" o:title=""/>
                </v:shape>
                <o:OLEObject Type="Embed" ProgID="Equation.3" ShapeID="_x0000_i1032" DrawAspect="Content" ObjectID="_1516453607" r:id="rId21"/>
              </w:object>
            </w:r>
            <w:r>
              <w:rPr>
                <w:lang w:val="fr-FR" w:eastAsia="zh-CN"/>
              </w:rPr>
              <w:t>.</w:t>
            </w:r>
            <w:proofErr w:type="gramEnd"/>
          </w:p>
        </w:tc>
      </w:tr>
    </w:tbl>
    <w:p w14:paraId="6C9B89C4" w14:textId="77777777" w:rsidR="00595D8E" w:rsidRDefault="00595D8E" w:rsidP="00595D8E"/>
    <w:p w14:paraId="16FA019D" w14:textId="0200172A" w:rsidR="00AC5FF2" w:rsidRDefault="00AC5FF2" w:rsidP="00AC5FF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D0147">
        <w:rPr>
          <w:noProof/>
        </w:rPr>
        <w:t>4</w:t>
      </w:r>
      <w:r>
        <w:fldChar w:fldCharType="end"/>
      </w:r>
      <w:r>
        <w:t>:</w:t>
      </w:r>
      <w:r w:rsidRPr="00AC5FF2">
        <w:t xml:space="preserve"> </w:t>
      </w:r>
      <w:r>
        <w:t>Proposed Reference channel for FDD TM4 4 Layer test</w:t>
      </w:r>
    </w:p>
    <w:tbl>
      <w:tblPr>
        <w:tblW w:w="8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2847"/>
        <w:gridCol w:w="784"/>
        <w:gridCol w:w="572"/>
        <w:gridCol w:w="785"/>
        <w:gridCol w:w="290"/>
        <w:gridCol w:w="1374"/>
      </w:tblGrid>
      <w:tr w:rsidR="00AC5FF2" w14:paraId="5FD7F750" w14:textId="77777777" w:rsidTr="00AC5FF2">
        <w:trPr>
          <w:gridBefore w:val="1"/>
          <w:wBefore w:w="1392" w:type="dxa"/>
          <w:jc w:val="center"/>
        </w:trPr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90EC" w14:textId="77777777" w:rsidR="00AC5FF2" w:rsidRDefault="00AC5FF2" w:rsidP="00A84E97">
            <w:pPr>
              <w:pStyle w:val="TAH"/>
              <w:spacing w:line="0" w:lineRule="atLeast"/>
            </w:pPr>
            <w:r>
              <w:t>Parameter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59A5" w14:textId="77777777" w:rsidR="00AC5FF2" w:rsidRDefault="00AC5FF2" w:rsidP="00A84E97">
            <w:pPr>
              <w:pStyle w:val="TAH"/>
              <w:spacing w:line="0" w:lineRule="atLeast"/>
            </w:pPr>
            <w:r>
              <w:t>Unit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D35A" w14:textId="77777777" w:rsidR="00AC5FF2" w:rsidRPr="00EC30EB" w:rsidRDefault="00AC5FF2" w:rsidP="00A84E97">
            <w:pPr>
              <w:pStyle w:val="TAC"/>
              <w:rPr>
                <w:b/>
              </w:rPr>
            </w:pPr>
            <w:r w:rsidRPr="00EC30EB">
              <w:rPr>
                <w:b/>
              </w:rPr>
              <w:t>Value</w:t>
            </w:r>
          </w:p>
        </w:tc>
      </w:tr>
      <w:tr w:rsidR="00AC5FF2" w14:paraId="5978979A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AD2C" w14:textId="77777777" w:rsidR="00AC5FF2" w:rsidRDefault="00AC5FF2" w:rsidP="00A84E97">
            <w:pPr>
              <w:pStyle w:val="TAL"/>
              <w:spacing w:line="0" w:lineRule="atLeast"/>
            </w:pPr>
            <w:r>
              <w:t>Reference channel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6D84" w14:textId="77777777" w:rsidR="00AC5FF2" w:rsidRDefault="00AC5FF2" w:rsidP="00A84E97">
            <w:pPr>
              <w:pStyle w:val="TAC"/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96EB" w14:textId="77777777" w:rsidR="00AC5FF2" w:rsidRDefault="00AC5FF2" w:rsidP="00A84E97">
            <w:pPr>
              <w:pStyle w:val="TAC"/>
            </w:pPr>
            <w:r>
              <w:t>R.14 FDD (TM4)</w:t>
            </w:r>
          </w:p>
        </w:tc>
      </w:tr>
      <w:tr w:rsidR="00AC5FF2" w14:paraId="7EA8C72E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CDE2" w14:textId="77777777" w:rsidR="00AC5FF2" w:rsidRDefault="00AC5FF2" w:rsidP="00A84E97">
            <w:pPr>
              <w:pStyle w:val="TAL"/>
              <w:spacing w:line="0" w:lineRule="atLeast"/>
            </w:pPr>
            <w:r>
              <w:t>Channel bandwidth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0FE6" w14:textId="77777777" w:rsidR="00AC5FF2" w:rsidRDefault="00AC5FF2" w:rsidP="00A84E97">
            <w:pPr>
              <w:pStyle w:val="TAC"/>
            </w:pPr>
            <w:r>
              <w:t>MHz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452" w14:textId="77777777" w:rsidR="00AC5FF2" w:rsidRDefault="00AC5FF2" w:rsidP="00A84E97">
            <w:pPr>
              <w:pStyle w:val="TAC"/>
            </w:pPr>
            <w:r>
              <w:t>10</w:t>
            </w:r>
          </w:p>
        </w:tc>
      </w:tr>
      <w:tr w:rsidR="00AC5FF2" w14:paraId="0897C6C6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3529" w14:textId="77777777" w:rsidR="00AC5FF2" w:rsidRDefault="00AC5FF2" w:rsidP="00A84E97">
            <w:pPr>
              <w:pStyle w:val="TAL"/>
              <w:spacing w:line="0" w:lineRule="atLeast"/>
            </w:pPr>
            <w:r>
              <w:t>Allocated resource blocks (Note 4)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2CB3" w14:textId="77777777" w:rsidR="00AC5FF2" w:rsidRDefault="00AC5FF2" w:rsidP="00A84E97">
            <w:pPr>
              <w:pStyle w:val="TAC"/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5342" w14:textId="77777777" w:rsidR="00AC5FF2" w:rsidRDefault="00AC5FF2" w:rsidP="00A84E97">
            <w:pPr>
              <w:pStyle w:val="TAC"/>
            </w:pPr>
            <w:r>
              <w:t>50</w:t>
            </w:r>
          </w:p>
        </w:tc>
      </w:tr>
      <w:tr w:rsidR="00AC5FF2" w14:paraId="0CE37903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4B75" w14:textId="77777777" w:rsidR="00AC5FF2" w:rsidRDefault="00AC5FF2" w:rsidP="00A84E97">
            <w:pPr>
              <w:pStyle w:val="TAL"/>
              <w:spacing w:line="0" w:lineRule="atLeast"/>
            </w:pPr>
            <w:r>
              <w:t xml:space="preserve">Allocated </w:t>
            </w:r>
            <w:proofErr w:type="spellStart"/>
            <w:r>
              <w:t>subframes</w:t>
            </w:r>
            <w:proofErr w:type="spellEnd"/>
            <w:r>
              <w:t xml:space="preserve"> per Radio Frame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A3D1" w14:textId="77777777" w:rsidR="00AC5FF2" w:rsidRDefault="00AC5FF2" w:rsidP="00A84E97">
            <w:pPr>
              <w:pStyle w:val="TAC"/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D95B" w14:textId="77777777" w:rsidR="00AC5FF2" w:rsidRDefault="00AC5FF2" w:rsidP="00A84E97">
            <w:pPr>
              <w:pStyle w:val="TAC"/>
            </w:pPr>
            <w:r>
              <w:rPr>
                <w:lang w:eastAsia="zh-CN"/>
              </w:rPr>
              <w:t>9</w:t>
            </w:r>
          </w:p>
        </w:tc>
      </w:tr>
      <w:tr w:rsidR="00AC5FF2" w14:paraId="736CF376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32CC" w14:textId="77777777" w:rsidR="00AC5FF2" w:rsidRDefault="00AC5FF2" w:rsidP="00A84E97">
            <w:pPr>
              <w:pStyle w:val="TAL"/>
              <w:spacing w:line="0" w:lineRule="atLeast"/>
            </w:pPr>
            <w:r>
              <w:t>Modulation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7342" w14:textId="77777777" w:rsidR="00AC5FF2" w:rsidRDefault="00AC5FF2" w:rsidP="00A84E97">
            <w:pPr>
              <w:pStyle w:val="TAC"/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2C4A" w14:textId="77777777" w:rsidR="00AC5FF2" w:rsidRDefault="00AC5FF2" w:rsidP="00A84E97">
            <w:pPr>
              <w:pStyle w:val="TAC"/>
            </w:pPr>
            <w:r>
              <w:t>16QAM</w:t>
            </w:r>
          </w:p>
        </w:tc>
      </w:tr>
      <w:tr w:rsidR="00AC5FF2" w14:paraId="09BC7DDC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FB3E" w14:textId="77777777" w:rsidR="00AC5FF2" w:rsidRDefault="00AC5FF2" w:rsidP="00A84E97">
            <w:pPr>
              <w:pStyle w:val="TAL"/>
              <w:spacing w:line="0" w:lineRule="atLeast"/>
            </w:pPr>
            <w:r>
              <w:t>Target Coding Rate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3949" w14:textId="77777777" w:rsidR="00AC5FF2" w:rsidRDefault="00AC5FF2" w:rsidP="00A84E97">
            <w:pPr>
              <w:pStyle w:val="TAC"/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B7F1" w14:textId="77777777" w:rsidR="00AC5FF2" w:rsidRDefault="00AC5FF2" w:rsidP="00A84E97">
            <w:pPr>
              <w:pStyle w:val="TAC"/>
            </w:pPr>
            <w:r>
              <w:t>1/2</w:t>
            </w:r>
          </w:p>
        </w:tc>
      </w:tr>
      <w:tr w:rsidR="00AC5FF2" w14:paraId="2DE94845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0437" w14:textId="77777777" w:rsidR="00AC5FF2" w:rsidRDefault="00AC5FF2" w:rsidP="00A84E97">
            <w:pPr>
              <w:pStyle w:val="TAL"/>
              <w:spacing w:line="0" w:lineRule="atLeast"/>
            </w:pPr>
            <w:r>
              <w:t>Information Bit Payload (Note 4)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7AA9" w14:textId="77777777" w:rsidR="00AC5FF2" w:rsidRDefault="00AC5FF2" w:rsidP="00A84E97">
            <w:pPr>
              <w:pStyle w:val="TAC"/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A5CC" w14:textId="77777777" w:rsidR="00AC5FF2" w:rsidRDefault="00AC5FF2" w:rsidP="00A84E97">
            <w:pPr>
              <w:pStyle w:val="TAC"/>
            </w:pPr>
          </w:p>
        </w:tc>
      </w:tr>
      <w:tr w:rsidR="00AC5FF2" w14:paraId="30DAD154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4BA4" w14:textId="77777777" w:rsidR="00AC5FF2" w:rsidRDefault="00AC5FF2" w:rsidP="00A84E97">
            <w:pPr>
              <w:pStyle w:val="TAL"/>
              <w:spacing w:line="0" w:lineRule="atLeast"/>
            </w:pPr>
            <w:r>
              <w:t xml:space="preserve">  For Sub-Frames 1,2,3,4,6,7,8,9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C4D8" w14:textId="77777777" w:rsidR="00AC5FF2" w:rsidRDefault="00AC5FF2" w:rsidP="00A84E97">
            <w:pPr>
              <w:pStyle w:val="TAC"/>
            </w:pPr>
            <w:r>
              <w:t>Bits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4137" w14:textId="77777777" w:rsidR="00AC5FF2" w:rsidRDefault="00AC5FF2" w:rsidP="00A84E97">
            <w:pPr>
              <w:pStyle w:val="TAC"/>
            </w:pPr>
            <w:r>
              <w:t>25456</w:t>
            </w:r>
          </w:p>
          <w:p w14:paraId="07A3C575" w14:textId="77777777" w:rsidR="00AC5FF2" w:rsidRDefault="00AC5FF2" w:rsidP="00A84E97">
            <w:pPr>
              <w:pStyle w:val="TAC"/>
            </w:pPr>
            <w:r>
              <w:t>MCS 14</w:t>
            </w:r>
          </w:p>
        </w:tc>
      </w:tr>
      <w:tr w:rsidR="00AC5FF2" w14:paraId="3B3935F3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435B" w14:textId="77777777" w:rsidR="00AC5FF2" w:rsidRDefault="00AC5FF2" w:rsidP="00A84E97">
            <w:pPr>
              <w:pStyle w:val="TAL"/>
              <w:spacing w:line="0" w:lineRule="atLeast"/>
            </w:pPr>
            <w:r>
              <w:t xml:space="preserve">  For Sub-Frame 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CA9C" w14:textId="77777777" w:rsidR="00AC5FF2" w:rsidRDefault="00AC5FF2" w:rsidP="00A84E97">
            <w:pPr>
              <w:pStyle w:val="TAC"/>
            </w:pPr>
            <w:r>
              <w:t>Bits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7005" w14:textId="77777777" w:rsidR="00AC5FF2" w:rsidRDefault="00AC5FF2" w:rsidP="00A84E97">
            <w:pPr>
              <w:pStyle w:val="TAC"/>
            </w:pPr>
            <w:r>
              <w:t>N/A</w:t>
            </w:r>
          </w:p>
        </w:tc>
      </w:tr>
      <w:tr w:rsidR="00AC5FF2" w14:paraId="70E8FE66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85B8" w14:textId="77777777" w:rsidR="00AC5FF2" w:rsidRDefault="00AC5FF2" w:rsidP="00A84E97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 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A08A" w14:textId="77777777" w:rsidR="00AC5FF2" w:rsidRDefault="00AC5FF2" w:rsidP="00A84E97">
            <w:pPr>
              <w:pStyle w:val="TAC"/>
            </w:pPr>
            <w:r>
              <w:t>Bits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5108" w14:textId="77777777" w:rsidR="00AC5FF2" w:rsidRDefault="00AC5FF2" w:rsidP="00A84E97">
            <w:pPr>
              <w:pStyle w:val="TAC"/>
            </w:pPr>
            <w:r>
              <w:t>22920</w:t>
            </w:r>
          </w:p>
          <w:p w14:paraId="024374EB" w14:textId="77777777" w:rsidR="00AC5FF2" w:rsidRDefault="00AC5FF2" w:rsidP="00A84E97">
            <w:pPr>
              <w:pStyle w:val="TAC"/>
            </w:pPr>
            <w:r>
              <w:t>MCS 13</w:t>
            </w:r>
          </w:p>
        </w:tc>
      </w:tr>
      <w:tr w:rsidR="00AC5FF2" w14:paraId="5F00085C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78E5" w14:textId="77777777" w:rsidR="00AC5FF2" w:rsidRDefault="00AC5FF2" w:rsidP="00A84E97">
            <w:pPr>
              <w:pStyle w:val="TAL"/>
              <w:spacing w:line="0" w:lineRule="atLeast"/>
              <w:rPr>
                <w:szCs w:val="22"/>
              </w:rPr>
            </w:pPr>
            <w:r>
              <w:rPr>
                <w:szCs w:val="22"/>
              </w:rPr>
              <w:t>Number of Code Blocks</w:t>
            </w:r>
            <w:r>
              <w:rPr>
                <w:szCs w:val="22"/>
              </w:rPr>
              <w:br/>
              <w:t>(Notes 3 and 4)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B64B" w14:textId="77777777" w:rsidR="00AC5FF2" w:rsidRDefault="00AC5FF2" w:rsidP="00A84E97">
            <w:pPr>
              <w:pStyle w:val="TAC"/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44BD" w14:textId="77777777" w:rsidR="00AC5FF2" w:rsidRDefault="00AC5FF2" w:rsidP="00A84E97">
            <w:pPr>
              <w:pStyle w:val="TAC"/>
            </w:pPr>
          </w:p>
        </w:tc>
      </w:tr>
      <w:tr w:rsidR="00AC5FF2" w14:paraId="7986D395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9B73" w14:textId="77777777" w:rsidR="00AC5FF2" w:rsidRDefault="00AC5FF2" w:rsidP="00A84E97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Sub-Frames 1,2,3,4,6,7,8,9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3F13" w14:textId="77777777" w:rsidR="00AC5FF2" w:rsidRDefault="00AC5FF2" w:rsidP="00A84E97">
            <w:pPr>
              <w:pStyle w:val="TAC"/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8D0C" w14:textId="77777777" w:rsidR="00AC5FF2" w:rsidRDefault="00AC5FF2" w:rsidP="00A84E97">
            <w:pPr>
              <w:pStyle w:val="TAC"/>
            </w:pPr>
            <w:r>
              <w:t>5</w:t>
            </w:r>
          </w:p>
        </w:tc>
      </w:tr>
      <w:tr w:rsidR="00AC5FF2" w14:paraId="402DD900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ED3F" w14:textId="77777777" w:rsidR="00AC5FF2" w:rsidRDefault="00AC5FF2" w:rsidP="00A84E97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 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55F1" w14:textId="77777777" w:rsidR="00AC5FF2" w:rsidRDefault="00AC5FF2" w:rsidP="00A84E97">
            <w:pPr>
              <w:pStyle w:val="TAC"/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1008" w14:textId="77777777" w:rsidR="00AC5FF2" w:rsidRDefault="00AC5FF2" w:rsidP="00A84E97">
            <w:pPr>
              <w:pStyle w:val="TAC"/>
            </w:pPr>
            <w:r>
              <w:t>N/A</w:t>
            </w:r>
          </w:p>
        </w:tc>
      </w:tr>
      <w:tr w:rsidR="00AC5FF2" w14:paraId="0CD63F2E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A387" w14:textId="77777777" w:rsidR="00AC5FF2" w:rsidRDefault="00AC5FF2" w:rsidP="00A84E97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 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334D" w14:textId="77777777" w:rsidR="00AC5FF2" w:rsidRDefault="00AC5FF2" w:rsidP="00A84E97">
            <w:pPr>
              <w:pStyle w:val="TAC"/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8481" w14:textId="77777777" w:rsidR="00AC5FF2" w:rsidRDefault="00AC5FF2" w:rsidP="00A84E97">
            <w:pPr>
              <w:pStyle w:val="TAC"/>
            </w:pPr>
            <w:r>
              <w:t>5</w:t>
            </w:r>
          </w:p>
        </w:tc>
      </w:tr>
      <w:tr w:rsidR="00AC5FF2" w14:paraId="43399618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73EC" w14:textId="77777777" w:rsidR="00AC5FF2" w:rsidRDefault="00AC5FF2" w:rsidP="00A84E97">
            <w:pPr>
              <w:pStyle w:val="TAL"/>
              <w:spacing w:line="0" w:lineRule="atLeast"/>
            </w:pPr>
            <w:r>
              <w:t>Binary Channel Bits (Note 4)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DEA8" w14:textId="77777777" w:rsidR="00AC5FF2" w:rsidRDefault="00AC5FF2" w:rsidP="00A84E97">
            <w:pPr>
              <w:pStyle w:val="TAC"/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BFDF" w14:textId="77777777" w:rsidR="00AC5FF2" w:rsidRDefault="00AC5FF2" w:rsidP="00A84E97">
            <w:pPr>
              <w:pStyle w:val="TAC"/>
            </w:pPr>
          </w:p>
        </w:tc>
      </w:tr>
      <w:tr w:rsidR="00AC5FF2" w14:paraId="0EE1A7EE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E685" w14:textId="77777777" w:rsidR="00AC5FF2" w:rsidRDefault="00AC5FF2" w:rsidP="00A84E97">
            <w:pPr>
              <w:pStyle w:val="TAL"/>
              <w:spacing w:line="0" w:lineRule="atLeast"/>
            </w:pPr>
            <w:r>
              <w:t xml:space="preserve">  For Sub-Frames 1,2,3,4,6,7,8,9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40F4" w14:textId="77777777" w:rsidR="00AC5FF2" w:rsidRDefault="00AC5FF2" w:rsidP="00A84E97">
            <w:pPr>
              <w:pStyle w:val="TAC"/>
            </w:pPr>
            <w:r>
              <w:t>Bits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80FF" w14:textId="77777777" w:rsidR="00AC5FF2" w:rsidRDefault="00AC5FF2" w:rsidP="00A84E97">
            <w:pPr>
              <w:pStyle w:val="TAC"/>
            </w:pPr>
            <w:r>
              <w:t>51200</w:t>
            </w:r>
          </w:p>
        </w:tc>
      </w:tr>
      <w:tr w:rsidR="00AC5FF2" w14:paraId="7FAE93F6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2184" w14:textId="77777777" w:rsidR="00AC5FF2" w:rsidRDefault="00AC5FF2" w:rsidP="00A84E97">
            <w:pPr>
              <w:pStyle w:val="TAL"/>
              <w:spacing w:line="0" w:lineRule="atLeast"/>
            </w:pPr>
            <w:r>
              <w:t xml:space="preserve">  For Sub-Frame 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8672" w14:textId="77777777" w:rsidR="00AC5FF2" w:rsidRDefault="00AC5FF2" w:rsidP="00A84E97">
            <w:pPr>
              <w:pStyle w:val="TAC"/>
            </w:pPr>
            <w:r>
              <w:t>Bits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C1CC" w14:textId="77777777" w:rsidR="00AC5FF2" w:rsidRDefault="00AC5FF2" w:rsidP="00A84E97">
            <w:pPr>
              <w:pStyle w:val="TAC"/>
            </w:pPr>
            <w:r>
              <w:t>N/A</w:t>
            </w:r>
          </w:p>
        </w:tc>
      </w:tr>
      <w:tr w:rsidR="00AC5FF2" w14:paraId="70EE060C" w14:textId="77777777" w:rsidTr="00AC5FF2">
        <w:trPr>
          <w:gridAfter w:val="1"/>
          <w:wAfter w:w="1374" w:type="dxa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30F0" w14:textId="77777777" w:rsidR="00AC5FF2" w:rsidRDefault="00AC5FF2" w:rsidP="00A84E97">
            <w:pPr>
              <w:pStyle w:val="TAL"/>
              <w:spacing w:line="0" w:lineRule="atLeast"/>
            </w:pPr>
            <w:r>
              <w:t xml:space="preserve">  For Sub-Frame 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48AC" w14:textId="77777777" w:rsidR="00AC5FF2" w:rsidRDefault="00AC5FF2" w:rsidP="00A84E97">
            <w:pPr>
              <w:pStyle w:val="TAC"/>
            </w:pPr>
            <w:r>
              <w:t>Bits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ED6C" w14:textId="77777777" w:rsidR="00AC5FF2" w:rsidRDefault="00AC5FF2" w:rsidP="00A84E97">
            <w:pPr>
              <w:pStyle w:val="TAC"/>
            </w:pPr>
            <w:r>
              <w:t>48128</w:t>
            </w:r>
          </w:p>
        </w:tc>
      </w:tr>
      <w:tr w:rsidR="00AC5FF2" w14:paraId="3BC649B5" w14:textId="77777777" w:rsidTr="00AC5FF2">
        <w:trPr>
          <w:gridAfter w:val="1"/>
          <w:wAfter w:w="1374" w:type="dxa"/>
          <w:trHeight w:val="70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F4F0" w14:textId="77777777" w:rsidR="00AC5FF2" w:rsidRDefault="00AC5FF2" w:rsidP="00A84E97">
            <w:pPr>
              <w:pStyle w:val="TAL"/>
              <w:spacing w:line="0" w:lineRule="atLeast"/>
            </w:pPr>
            <w:r>
              <w:t>Max. Throughput averaged over 1 frame (Note 4)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A1B0" w14:textId="77777777" w:rsidR="00AC5FF2" w:rsidRDefault="00AC5FF2" w:rsidP="00A84E97">
            <w:pPr>
              <w:pStyle w:val="TAC"/>
            </w:pPr>
            <w:r>
              <w:t>Mbps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2DDC" w14:textId="77777777" w:rsidR="00AC5FF2" w:rsidRDefault="00AC5FF2" w:rsidP="00A84E97">
            <w:pPr>
              <w:pStyle w:val="TAC"/>
            </w:pPr>
            <w:r>
              <w:t>22.657</w:t>
            </w:r>
          </w:p>
        </w:tc>
      </w:tr>
      <w:tr w:rsidR="00AC5FF2" w14:paraId="1BBCAFE5" w14:textId="77777777" w:rsidTr="00AC5FF2">
        <w:trPr>
          <w:gridAfter w:val="1"/>
          <w:wAfter w:w="1374" w:type="dxa"/>
          <w:trHeight w:val="70"/>
          <w:jc w:val="center"/>
        </w:trPr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771A" w14:textId="77777777" w:rsidR="00AC5FF2" w:rsidRDefault="00AC5FF2" w:rsidP="00A84E97">
            <w:pPr>
              <w:pStyle w:val="TAL"/>
              <w:spacing w:line="0" w:lineRule="atLeast"/>
            </w:pPr>
            <w:r>
              <w:t>UE Category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EBD3" w14:textId="77777777" w:rsidR="00AC5FF2" w:rsidRDefault="00AC5FF2" w:rsidP="00A84E97">
            <w:pPr>
              <w:pStyle w:val="TAC"/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204A" w14:textId="77777777" w:rsidR="00AC5FF2" w:rsidRDefault="00AC5FF2" w:rsidP="00A84E97">
            <w:pPr>
              <w:pStyle w:val="TAC"/>
            </w:pPr>
            <w:r>
              <w:t>≥ 2</w:t>
            </w:r>
          </w:p>
        </w:tc>
      </w:tr>
    </w:tbl>
    <w:p w14:paraId="30B4A515" w14:textId="77777777" w:rsidR="00AC5FF2" w:rsidRDefault="00AC5FF2" w:rsidP="00AC5FF2">
      <w:pPr>
        <w:rPr>
          <w:snapToGrid w:val="0"/>
        </w:rPr>
      </w:pPr>
    </w:p>
    <w:p w14:paraId="260104F0" w14:textId="77777777" w:rsidR="00595D8E" w:rsidRDefault="00595D8E" w:rsidP="00595D8E"/>
    <w:p w14:paraId="102731D9" w14:textId="77777777" w:rsidR="00595D8E" w:rsidRDefault="00595D8E" w:rsidP="00595D8E"/>
    <w:p w14:paraId="4AB01052" w14:textId="77777777" w:rsidR="00595D8E" w:rsidRDefault="00595D8E" w:rsidP="00595D8E"/>
    <w:p w14:paraId="5F6F065C" w14:textId="77777777" w:rsidR="00595D8E" w:rsidRDefault="00595D8E" w:rsidP="00595D8E"/>
    <w:p w14:paraId="0BDB629F" w14:textId="77777777" w:rsidR="009E2BFB" w:rsidRDefault="009E2BFB" w:rsidP="009E2BFB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62B5A63B" wp14:editId="4174FB7E">
            <wp:extent cx="4809600" cy="3600000"/>
            <wp:effectExtent l="0" t="0" r="0" b="635"/>
            <wp:docPr id="6" name="Picture 6" descr="Z:\fga\branches\2016\RAN4_78_Feb2016_DL4RX_CCH_IM\results\36_101_tests\TM4 FDD 4Layers 4R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Z:\fga\branches\2016\RAN4_78_Feb2016_DL4RX_CCH_IM\results\36_101_tests\TM4 FDD 4Layers 4Rx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3D8D4" w14:textId="21B6865D" w:rsidR="00595D8E" w:rsidRDefault="009E2BFB" w:rsidP="009E2BF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D0147">
        <w:rPr>
          <w:noProof/>
        </w:rPr>
        <w:t>2</w:t>
      </w:r>
      <w:r>
        <w:fldChar w:fldCharType="end"/>
      </w:r>
      <w:r w:rsidRPr="009E2BFB">
        <w:t xml:space="preserve"> </w:t>
      </w:r>
      <w:r>
        <w:t>Alignment simulation results for FDD TM4, 4 Layers</w:t>
      </w:r>
    </w:p>
    <w:p w14:paraId="48B21BF3" w14:textId="77777777" w:rsidR="00595D8E" w:rsidRDefault="00595D8E" w:rsidP="00595D8E"/>
    <w:p w14:paraId="73E7186F" w14:textId="77777777" w:rsidR="00595D8E" w:rsidRDefault="00595D8E" w:rsidP="00595D8E"/>
    <w:p w14:paraId="03A14E64" w14:textId="77777777" w:rsidR="00595D8E" w:rsidRDefault="00595D8E" w:rsidP="00595D8E"/>
    <w:p w14:paraId="0CEAD2D1" w14:textId="3E7BB299" w:rsidR="00AC5FF2" w:rsidRPr="00595D8E" w:rsidRDefault="00AC5FF2" w:rsidP="00AC5FF2">
      <w:pPr>
        <w:pStyle w:val="Heading2"/>
      </w:pPr>
      <w:r>
        <w:t>FDD TM9, rank 4</w:t>
      </w:r>
    </w:p>
    <w:p w14:paraId="63CB6A7F" w14:textId="27A64B48" w:rsidR="00595D8E" w:rsidRDefault="00595D8E" w:rsidP="00595D8E">
      <w:pPr>
        <w:pStyle w:val="TH"/>
        <w:jc w:val="left"/>
      </w:pPr>
    </w:p>
    <w:p w14:paraId="1AF50576" w14:textId="6E9662CB" w:rsidR="00AC5FF2" w:rsidRDefault="00AC5FF2" w:rsidP="00AC5FF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D0147">
        <w:rPr>
          <w:noProof/>
        </w:rPr>
        <w:t>5</w:t>
      </w:r>
      <w:r>
        <w:fldChar w:fldCharType="end"/>
      </w:r>
      <w:r>
        <w:t>: Proposed test configuration for FDD TM9 rank 4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2"/>
        <w:gridCol w:w="565"/>
        <w:gridCol w:w="1147"/>
        <w:gridCol w:w="2794"/>
      </w:tblGrid>
      <w:tr w:rsidR="00595D8E" w14:paraId="324374FF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71D7" w14:textId="77777777" w:rsidR="00595D8E" w:rsidRDefault="00595D8E" w:rsidP="00595D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0791" w14:textId="77777777" w:rsidR="00595D8E" w:rsidRDefault="00595D8E" w:rsidP="00595D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23F0" w14:textId="77777777" w:rsidR="00595D8E" w:rsidRDefault="00595D8E" w:rsidP="00595D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1</w:t>
            </w:r>
          </w:p>
        </w:tc>
      </w:tr>
      <w:tr w:rsidR="00595D8E" w14:paraId="6411A53F" w14:textId="77777777" w:rsidTr="00595D8E">
        <w:trPr>
          <w:trHeight w:val="317"/>
          <w:jc w:val="center"/>
        </w:trPr>
        <w:tc>
          <w:tcPr>
            <w:tcW w:w="3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2710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7524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position w:val="-10"/>
              </w:rPr>
              <w:object w:dxaOrig="285" w:dyaOrig="285" w14:anchorId="177E8534">
                <v:shape id="_x0000_i1033" type="#_x0000_t75" style="width:14.25pt;height:14.25pt" o:ole="">
                  <v:imagedata r:id="rId9" o:title=""/>
                </v:shape>
                <o:OLEObject Type="Embed" ProgID="Equation.3" ShapeID="_x0000_i1033" DrawAspect="Content" ObjectID="_1516453608" r:id="rId23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C83C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7DAF" w14:textId="77777777" w:rsidR="00595D8E" w:rsidRDefault="00595D8E" w:rsidP="00595D8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595D8E" w14:paraId="74AD4B17" w14:textId="77777777" w:rsidTr="00595D8E">
        <w:trPr>
          <w:trHeight w:val="146"/>
          <w:jc w:val="center"/>
        </w:trPr>
        <w:tc>
          <w:tcPr>
            <w:tcW w:w="3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59B3" w14:textId="77777777" w:rsidR="00595D8E" w:rsidRDefault="00595D8E" w:rsidP="00595D8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EC82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position w:val="-10"/>
              </w:rPr>
              <w:object w:dxaOrig="270" w:dyaOrig="285" w14:anchorId="6BC8D429">
                <v:shape id="_x0000_i1034" type="#_x0000_t75" style="width:13.5pt;height:14.25pt" o:ole="">
                  <v:imagedata r:id="rId11" o:title=""/>
                </v:shape>
                <o:OLEObject Type="Embed" ProgID="Equation.3" ShapeID="_x0000_i1034" DrawAspect="Content" ObjectID="_1516453609" r:id="rId24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382D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076B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0</w:t>
            </w:r>
            <w:r>
              <w:rPr>
                <w:lang w:eastAsia="zh-CN"/>
              </w:rPr>
              <w:t xml:space="preserve"> </w:t>
            </w:r>
            <w:r>
              <w:rPr>
                <w:rFonts w:eastAsia="?? ??"/>
              </w:rPr>
              <w:t>(Note 1)</w:t>
            </w:r>
          </w:p>
        </w:tc>
      </w:tr>
      <w:tr w:rsidR="00595D8E" w14:paraId="5DA36FB8" w14:textId="77777777" w:rsidTr="00595D8E">
        <w:trPr>
          <w:trHeight w:val="146"/>
          <w:jc w:val="center"/>
        </w:trPr>
        <w:tc>
          <w:tcPr>
            <w:tcW w:w="3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AC8A" w14:textId="77777777" w:rsidR="00595D8E" w:rsidRDefault="00595D8E" w:rsidP="00595D8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F549" w14:textId="77777777" w:rsidR="00595D8E" w:rsidRDefault="00595D8E" w:rsidP="00595D8E">
            <w:pPr>
              <w:pStyle w:val="TAC"/>
            </w:pPr>
            <w: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D27B" w14:textId="77777777" w:rsidR="00595D8E" w:rsidRDefault="00595D8E" w:rsidP="00595D8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6DCF" w14:textId="77777777" w:rsidR="00595D8E" w:rsidRDefault="00595D8E" w:rsidP="00595D8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-3</w:t>
            </w:r>
          </w:p>
        </w:tc>
      </w:tr>
      <w:tr w:rsidR="00595D8E" w14:paraId="6E97F2FA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D7A8" w14:textId="77777777" w:rsidR="00595D8E" w:rsidRDefault="00595D8E" w:rsidP="00595D8E">
            <w:pPr>
              <w:pStyle w:val="TAC"/>
            </w:pPr>
            <w:r>
              <w:lastRenderedPageBreak/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44DC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9D49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 layer precoding based on WB PMI feedback</w:t>
            </w:r>
          </w:p>
        </w:tc>
      </w:tr>
      <w:tr w:rsidR="00595D8E" w14:paraId="1C3C7BB2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4B84" w14:textId="77777777" w:rsidR="00595D8E" w:rsidRDefault="00595D8E" w:rsidP="00595D8E">
            <w:pPr>
              <w:pStyle w:val="TAC"/>
            </w:pPr>
            <w:r>
              <w:t>Random beamforming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F9F9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71F8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 PRB in frequency domain</w:t>
            </w:r>
          </w:p>
          <w:p w14:paraId="26F4E686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 in time domain</w:t>
            </w:r>
          </w:p>
        </w:tc>
      </w:tr>
      <w:tr w:rsidR="00595D8E" w14:paraId="0606394D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2D69" w14:textId="77777777" w:rsidR="00595D8E" w:rsidRDefault="00595D8E" w:rsidP="00595D8E">
            <w:pPr>
              <w:pStyle w:val="TAC"/>
            </w:pPr>
            <w:r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F580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1FF7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Antenna ports 0,1</w:t>
            </w:r>
          </w:p>
        </w:tc>
      </w:tr>
      <w:tr w:rsidR="00595D8E" w14:paraId="190543AA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E809" w14:textId="77777777" w:rsidR="00595D8E" w:rsidRDefault="00595D8E" w:rsidP="00595D8E">
            <w:pPr>
              <w:pStyle w:val="TAC"/>
            </w:pPr>
            <w:r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696C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515E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Antenna ports 15,…,18</w:t>
            </w:r>
          </w:p>
        </w:tc>
      </w:tr>
      <w:tr w:rsidR="00595D8E" w14:paraId="4BE58966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934A" w14:textId="77777777" w:rsidR="00595D8E" w:rsidRDefault="00595D8E" w:rsidP="00595D8E">
            <w:pPr>
              <w:pStyle w:val="TAC"/>
            </w:pPr>
            <w:r>
              <w:t xml:space="preserve">CSI-RS periodicity and </w:t>
            </w:r>
            <w:proofErr w:type="spellStart"/>
            <w:r>
              <w:t>subframe</w:t>
            </w:r>
            <w:proofErr w:type="spellEnd"/>
            <w:r>
              <w:t xml:space="preserve"> offset</w:t>
            </w:r>
            <w:r>
              <w:br/>
            </w:r>
            <w:r>
              <w:rPr>
                <w:i/>
              </w:rPr>
              <w:t>T</w:t>
            </w:r>
            <w:r>
              <w:rPr>
                <w:vertAlign w:val="subscript"/>
              </w:rPr>
              <w:t>CSI-RS</w:t>
            </w:r>
            <w:r>
              <w:t xml:space="preserve"> / </w:t>
            </w:r>
            <w:r>
              <w:rPr>
                <w:i/>
              </w:rPr>
              <w:t>∆</w:t>
            </w:r>
            <w:r>
              <w:rPr>
                <w:vertAlign w:val="subscript"/>
              </w:rPr>
              <w:t>CSI-RS</w:t>
            </w:r>
            <w:r>
              <w:rPr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897A" w14:textId="77777777" w:rsidR="00595D8E" w:rsidRDefault="00595D8E" w:rsidP="00595D8E">
            <w:pPr>
              <w:pStyle w:val="TAC"/>
              <w:rPr>
                <w:rFonts w:eastAsia="?? ??"/>
              </w:rPr>
            </w:pPr>
            <w:proofErr w:type="spellStart"/>
            <w:r>
              <w:rPr>
                <w:rFonts w:eastAsia="?? ??"/>
              </w:rPr>
              <w:t>Subframes</w:t>
            </w:r>
            <w:proofErr w:type="spellEnd"/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D015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/ 2</w:t>
            </w:r>
          </w:p>
        </w:tc>
      </w:tr>
      <w:tr w:rsidR="00595D8E" w14:paraId="459392C7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EABE" w14:textId="77777777" w:rsidR="00595D8E" w:rsidRDefault="00595D8E" w:rsidP="00595D8E">
            <w:pPr>
              <w:pStyle w:val="TAC"/>
            </w:pPr>
            <w:r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48F2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6884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595D8E" w14:paraId="74FAE18E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BBAD" w14:textId="77777777" w:rsidR="00595D8E" w:rsidRDefault="00595D8E" w:rsidP="00595D8E">
            <w:pPr>
              <w:pStyle w:val="TAC"/>
            </w:pPr>
            <w:r>
              <w:t>Zero-power CSI-RS configuration</w:t>
            </w:r>
          </w:p>
          <w:p w14:paraId="5196BE74" w14:textId="77777777" w:rsidR="00595D8E" w:rsidRDefault="00595D8E" w:rsidP="00595D8E">
            <w:pPr>
              <w:pStyle w:val="TAC"/>
            </w:pPr>
            <w:r>
              <w:rPr>
                <w:i/>
              </w:rPr>
              <w:t>I</w:t>
            </w:r>
            <w:r>
              <w:rPr>
                <w:vertAlign w:val="subscript"/>
              </w:rPr>
              <w:t>CSI-RS</w:t>
            </w:r>
            <w:r>
              <w:t xml:space="preserve"> /</w:t>
            </w:r>
            <w:r>
              <w:br/>
            </w:r>
            <w:proofErr w:type="spellStart"/>
            <w:r>
              <w:rPr>
                <w:i/>
              </w:rPr>
              <w:t>ZeroPowerCSI</w:t>
            </w:r>
            <w:proofErr w:type="spellEnd"/>
            <w:r>
              <w:rPr>
                <w:i/>
              </w:rPr>
              <w:t xml:space="preserve">-RS </w:t>
            </w:r>
            <w:r>
              <w:t>bitmap</w:t>
            </w:r>
            <w:r>
              <w:rPr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437B" w14:textId="77777777" w:rsidR="00595D8E" w:rsidRDefault="00595D8E" w:rsidP="00595D8E">
            <w:pPr>
              <w:pStyle w:val="TAC"/>
              <w:rPr>
                <w:rFonts w:eastAsia="?? ??"/>
              </w:rPr>
            </w:pPr>
            <w:proofErr w:type="spellStart"/>
            <w:r>
              <w:rPr>
                <w:rFonts w:eastAsia="?? ??"/>
              </w:rPr>
              <w:t>Subframes</w:t>
            </w:r>
            <w:proofErr w:type="spellEnd"/>
            <w:r>
              <w:rPr>
                <w:rFonts w:eastAsia="?? ??"/>
              </w:rPr>
              <w:t xml:space="preserve"> / bitmap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8946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 /</w:t>
            </w:r>
          </w:p>
          <w:p w14:paraId="2E00EFC3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0001000000000000</w:t>
            </w:r>
          </w:p>
        </w:tc>
      </w:tr>
      <w:tr w:rsidR="00595D8E" w14:paraId="720AF858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FCFF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position w:val="-12"/>
              </w:rPr>
              <w:object w:dxaOrig="390" w:dyaOrig="345" w14:anchorId="1280128C">
                <v:shape id="_x0000_i1035" type="#_x0000_t75" style="width:19.5pt;height:17.25pt" o:ole="">
                  <v:imagedata r:id="rId13" o:title=""/>
                </v:shape>
                <o:OLEObject Type="Embed" ProgID="Equation.3" ShapeID="_x0000_i1035" DrawAspect="Content" ObjectID="_1516453610" r:id="rId25"/>
              </w:object>
            </w:r>
            <w: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9893" w14:textId="77777777" w:rsidR="00595D8E" w:rsidRDefault="00595D8E" w:rsidP="00595D8E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eastAsia="?? ??"/>
              </w:rPr>
              <w:t>dBm</w:t>
            </w:r>
            <w:proofErr w:type="spellEnd"/>
            <w:r>
              <w:rPr>
                <w:rFonts w:eastAsia="?? ??"/>
              </w:rPr>
              <w:t>/15kHz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4CB7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-98</w:t>
            </w:r>
          </w:p>
        </w:tc>
      </w:tr>
      <w:tr w:rsidR="00595D8E" w14:paraId="5C3D6820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4F71" w14:textId="77777777" w:rsidR="00595D8E" w:rsidRDefault="00595D8E" w:rsidP="00595D8E">
            <w:pPr>
              <w:pStyle w:val="TAC"/>
            </w:pPr>
            <w:r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651E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D2D1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OCNG (Note 3)</w:t>
            </w:r>
          </w:p>
        </w:tc>
      </w:tr>
      <w:tr w:rsidR="00595D8E" w14:paraId="6D0A328E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896A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6FA9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A387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</w:tr>
      <w:tr w:rsidR="00595D8E" w14:paraId="2727D57D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5A7C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2C46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627B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595D8E" w14:paraId="4675C5E4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D6DB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5D1C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D4F1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</w:tr>
      <w:tr w:rsidR="00595D8E" w14:paraId="08C86327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9957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HARQ processes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77EC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5FFE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595D8E" w14:paraId="686C2A4C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7469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HARQ redundancy version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9E2F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5A33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{0,1,2,3}</w:t>
            </w:r>
          </w:p>
        </w:tc>
      </w:tr>
      <w:tr w:rsidR="00595D8E" w14:paraId="59F9788D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824C" w14:textId="77777777" w:rsidR="00595D8E" w:rsidRDefault="00595D8E" w:rsidP="00595D8E">
            <w:pPr>
              <w:pStyle w:val="TAC"/>
            </w:pPr>
            <w:r>
              <w:t>CFI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6B89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3D04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</w:tr>
      <w:tr w:rsidR="00595D8E" w14:paraId="602DC9EA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989B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Precoding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54EA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7058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50</w:t>
            </w:r>
          </w:p>
        </w:tc>
      </w:tr>
      <w:tr w:rsidR="00595D8E" w14:paraId="25E02A08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1011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PMI delay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31E4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F03E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8</w:t>
            </w:r>
          </w:p>
        </w:tc>
      </w:tr>
      <w:tr w:rsidR="00595D8E" w14:paraId="1F8F4625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2E87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t>Reporting interval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BEAC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6DA" w14:textId="77777777" w:rsidR="00595D8E" w:rsidRDefault="00595D8E" w:rsidP="00595D8E">
            <w:pPr>
              <w:pStyle w:val="TAC"/>
            </w:pPr>
            <w:r>
              <w:t>1</w:t>
            </w:r>
          </w:p>
        </w:tc>
      </w:tr>
      <w:tr w:rsidR="00595D8E" w14:paraId="599C1F37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B0F6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t>Reporting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BE0F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267C" w14:textId="77777777" w:rsidR="00595D8E" w:rsidRDefault="00595D8E" w:rsidP="00595D8E">
            <w:pPr>
              <w:pStyle w:val="TAC"/>
            </w:pPr>
            <w:r>
              <w:t>PUSCH 3-1</w:t>
            </w:r>
          </w:p>
        </w:tc>
      </w:tr>
      <w:tr w:rsidR="00595D8E" w14:paraId="3A7432E7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5559" w14:textId="77777777" w:rsidR="00595D8E" w:rsidRDefault="00595D8E" w:rsidP="00595D8E">
            <w:pPr>
              <w:pStyle w:val="TAC"/>
            </w:pPr>
            <w:proofErr w:type="spellStart"/>
            <w:r>
              <w:rPr>
                <w:rFonts w:eastAsia="?? ??" w:cs="v4.2.0"/>
              </w:rPr>
              <w:t>CodeBookSubsetRestriction</w:t>
            </w:r>
            <w:proofErr w:type="spellEnd"/>
            <w:r>
              <w:rPr>
                <w:rFonts w:eastAsia="?? ??" w:cs="v4.2.0"/>
              </w:rPr>
              <w:t xml:space="preserve"> bitmap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2567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B3BD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FFFF000000000000</w:t>
            </w:r>
          </w:p>
        </w:tc>
      </w:tr>
      <w:tr w:rsidR="00595D8E" w14:paraId="14E41F40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8836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2D3F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B7B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4x4</w:t>
            </w:r>
          </w:p>
        </w:tc>
      </w:tr>
      <w:tr w:rsidR="00595D8E" w14:paraId="612BF98A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8B42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Propagation channel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0E83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7F85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EPA5 Low Correlation</w:t>
            </w:r>
          </w:p>
        </w:tc>
      </w:tr>
      <w:tr w:rsidR="00595D8E" w14:paraId="4BE180D5" w14:textId="77777777" w:rsidTr="00595D8E">
        <w:trPr>
          <w:trHeight w:val="207"/>
          <w:jc w:val="center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165F" w14:textId="77777777" w:rsidR="00595D8E" w:rsidRDefault="00595D8E" w:rsidP="00595D8E">
            <w:pPr>
              <w:pStyle w:val="TAN"/>
              <w:rPr>
                <w:lang w:eastAsia="zh-CN"/>
              </w:rPr>
            </w:pPr>
            <w:r>
              <w:t>Note 1</w:t>
            </w:r>
            <w:proofErr w:type="gramStart"/>
            <w:r>
              <w:t>:</w:t>
            </w:r>
            <w:r>
              <w:tab/>
            </w:r>
            <w:r>
              <w:rPr>
                <w:position w:val="-10"/>
              </w:rPr>
              <w:object w:dxaOrig="540" w:dyaOrig="285" w14:anchorId="56543CAE">
                <v:shape id="_x0000_i1036" type="#_x0000_t75" style="width:27pt;height:14.25pt" o:ole="">
                  <v:imagedata r:id="rId26" o:title=""/>
                </v:shape>
                <o:OLEObject Type="Embed" ProgID="Equation.3" ShapeID="_x0000_i1036" DrawAspect="Content" ObjectID="_1516453611" r:id="rId27"/>
              </w:object>
            </w:r>
            <w:r>
              <w:t>.</w:t>
            </w:r>
            <w:proofErr w:type="gramEnd"/>
            <w:r>
              <w:rPr>
                <w:lang w:eastAsia="zh-CN"/>
              </w:rPr>
              <w:t xml:space="preserve"> </w:t>
            </w:r>
          </w:p>
          <w:p w14:paraId="7D942249" w14:textId="77777777" w:rsidR="00595D8E" w:rsidRDefault="00595D8E" w:rsidP="00595D8E">
            <w:pPr>
              <w:pStyle w:val="TAN"/>
              <w:rPr>
                <w:lang w:eastAsia="zh-CN"/>
              </w:rPr>
            </w:pPr>
            <w:r>
              <w:t>Note 2:</w:t>
            </w:r>
            <w:r>
              <w:rPr>
                <w:lang w:eastAsia="zh-CN"/>
              </w:rPr>
              <w:tab/>
            </w:r>
            <w:r>
              <w:rPr>
                <w:kern w:val="2"/>
              </w:rPr>
              <w:t>50 resource blocks are allocated in sub-frames 1</w:t>
            </w:r>
            <w:r>
              <w:rPr>
                <w:kern w:val="2"/>
                <w:lang w:eastAsia="zh-CN"/>
              </w:rPr>
              <w:t>, 2, 3, 4, 6, 7, 8, 9</w:t>
            </w:r>
            <w:r>
              <w:rPr>
                <w:kern w:val="2"/>
              </w:rPr>
              <w:t xml:space="preserve"> and 41 resource blocks (RB0–RB20 and RB30–RB49) are allocated in sub-frame 0.</w:t>
            </w:r>
          </w:p>
          <w:p w14:paraId="36F43A63" w14:textId="77777777" w:rsidR="00595D8E" w:rsidRDefault="00595D8E" w:rsidP="00595D8E">
            <w:pPr>
              <w:pStyle w:val="TAN"/>
            </w:pPr>
            <w:r>
              <w:t>Note 3:</w:t>
            </w:r>
            <w: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14:paraId="5270C925" w14:textId="77777777" w:rsidR="00595D8E" w:rsidRDefault="00595D8E" w:rsidP="00595D8E">
            <w:pPr>
              <w:pStyle w:val="TAC"/>
              <w:jc w:val="left"/>
              <w:rPr>
                <w:lang w:eastAsia="zh-CN"/>
              </w:rPr>
            </w:pPr>
          </w:p>
        </w:tc>
      </w:tr>
    </w:tbl>
    <w:p w14:paraId="251856E7" w14:textId="77777777" w:rsidR="00595D8E" w:rsidRDefault="00595D8E" w:rsidP="00595D8E">
      <w:pPr>
        <w:rPr>
          <w:lang w:eastAsia="zh-CN"/>
        </w:rPr>
      </w:pPr>
    </w:p>
    <w:p w14:paraId="31CAA87F" w14:textId="77777777" w:rsidR="00595D8E" w:rsidRDefault="00595D8E" w:rsidP="00595D8E">
      <w:pPr>
        <w:pStyle w:val="TH"/>
        <w:jc w:val="left"/>
      </w:pPr>
    </w:p>
    <w:p w14:paraId="46AEDC0A" w14:textId="77777777" w:rsidR="00595D8E" w:rsidRDefault="00595D8E" w:rsidP="00595D8E"/>
    <w:p w14:paraId="3D3C458C" w14:textId="77777777" w:rsidR="00595D8E" w:rsidRDefault="00595D8E" w:rsidP="00595D8E"/>
    <w:p w14:paraId="4C44E480" w14:textId="77777777" w:rsidR="00595D8E" w:rsidRDefault="00595D8E" w:rsidP="00595D8E"/>
    <w:p w14:paraId="09FED7C6" w14:textId="77777777" w:rsidR="00595D8E" w:rsidRDefault="00595D8E" w:rsidP="00595D8E"/>
    <w:p w14:paraId="10A86F2B" w14:textId="77777777" w:rsidR="00595D8E" w:rsidRDefault="00595D8E" w:rsidP="00595D8E"/>
    <w:p w14:paraId="0AD164EF" w14:textId="77777777" w:rsidR="00595D8E" w:rsidRDefault="00595D8E" w:rsidP="00595D8E"/>
    <w:p w14:paraId="1E19E138" w14:textId="77777777" w:rsidR="00595D8E" w:rsidRDefault="00595D8E" w:rsidP="00595D8E"/>
    <w:p w14:paraId="61E1E441" w14:textId="77777777" w:rsidR="00595D8E" w:rsidRDefault="00595D8E" w:rsidP="00595D8E"/>
    <w:p w14:paraId="101704EF" w14:textId="76C6B260" w:rsidR="00AC5FF2" w:rsidRDefault="00AC5FF2" w:rsidP="00AC5FF2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D0147">
        <w:rPr>
          <w:noProof/>
        </w:rPr>
        <w:t>6</w:t>
      </w:r>
      <w:r>
        <w:fldChar w:fldCharType="end"/>
      </w:r>
      <w:r>
        <w:t>: Proposed Reference channel for FDD TM9 4Rx test</w:t>
      </w:r>
    </w:p>
    <w:tbl>
      <w:tblPr>
        <w:tblW w:w="5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5"/>
        <w:gridCol w:w="777"/>
        <w:gridCol w:w="1398"/>
      </w:tblGrid>
      <w:tr w:rsidR="00595D8E" w14:paraId="0EBE0A26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E53D" w14:textId="77777777" w:rsidR="00595D8E" w:rsidRDefault="00595D8E" w:rsidP="00595D8E">
            <w:pPr>
              <w:pStyle w:val="TAH"/>
            </w:pPr>
            <w:r>
              <w:t>Parameter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FD79" w14:textId="77777777" w:rsidR="00595D8E" w:rsidRDefault="00595D8E" w:rsidP="00595D8E">
            <w:pPr>
              <w:pStyle w:val="TAH"/>
            </w:pPr>
            <w:r>
              <w:t>Unit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DA27" w14:textId="77777777" w:rsidR="00595D8E" w:rsidRDefault="00595D8E" w:rsidP="00595D8E">
            <w:pPr>
              <w:pStyle w:val="TAH"/>
            </w:pPr>
            <w:r>
              <w:t>Value</w:t>
            </w:r>
          </w:p>
        </w:tc>
      </w:tr>
      <w:tr w:rsidR="00595D8E" w14:paraId="6F247926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1093" w14:textId="77777777" w:rsidR="00595D8E" w:rsidRDefault="00595D8E" w:rsidP="00595D8E">
            <w:pPr>
              <w:pStyle w:val="TAL"/>
            </w:pPr>
            <w:r>
              <w:t>Reference channel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96CC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B6DA" w14:textId="77777777" w:rsidR="00595D8E" w:rsidRDefault="00595D8E" w:rsidP="00595D8E">
            <w:pPr>
              <w:pStyle w:val="TAC"/>
            </w:pPr>
            <w:proofErr w:type="spellStart"/>
            <w:r>
              <w:t>R.yy</w:t>
            </w:r>
            <w:proofErr w:type="spellEnd"/>
            <w:r>
              <w:t xml:space="preserve"> FDD</w:t>
            </w:r>
          </w:p>
        </w:tc>
      </w:tr>
      <w:tr w:rsidR="00595D8E" w14:paraId="4D862AAB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8A3C" w14:textId="77777777" w:rsidR="00595D8E" w:rsidRDefault="00595D8E" w:rsidP="00595D8E">
            <w:pPr>
              <w:pStyle w:val="TAL"/>
            </w:pPr>
            <w:r>
              <w:t>Channel bandwidth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FB23" w14:textId="77777777" w:rsidR="00595D8E" w:rsidRDefault="00595D8E" w:rsidP="00595D8E">
            <w:pPr>
              <w:pStyle w:val="TAC"/>
            </w:pPr>
            <w:r>
              <w:t>MHz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314D" w14:textId="77777777" w:rsidR="00595D8E" w:rsidRDefault="00595D8E" w:rsidP="00595D8E">
            <w:pPr>
              <w:pStyle w:val="TAC"/>
            </w:pPr>
            <w:r>
              <w:t>10</w:t>
            </w:r>
          </w:p>
        </w:tc>
      </w:tr>
      <w:tr w:rsidR="00595D8E" w14:paraId="4B00DC41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B7D7" w14:textId="77777777" w:rsidR="00595D8E" w:rsidRDefault="00595D8E" w:rsidP="00595D8E">
            <w:pPr>
              <w:pStyle w:val="TAL"/>
            </w:pPr>
            <w:r>
              <w:t xml:space="preserve">Allocated resource blocks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8526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FF0A" w14:textId="77777777" w:rsidR="00595D8E" w:rsidRDefault="00595D8E" w:rsidP="00595D8E">
            <w:pPr>
              <w:pStyle w:val="TAC"/>
            </w:pPr>
            <w:r>
              <w:t>50 (Note 3)</w:t>
            </w:r>
          </w:p>
        </w:tc>
      </w:tr>
      <w:tr w:rsidR="00595D8E" w14:paraId="43303BC3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773C" w14:textId="77777777" w:rsidR="00595D8E" w:rsidRDefault="00595D8E" w:rsidP="00595D8E">
            <w:pPr>
              <w:pStyle w:val="TAL"/>
            </w:pPr>
            <w:r>
              <w:t xml:space="preserve">Allocated </w:t>
            </w:r>
            <w:proofErr w:type="spellStart"/>
            <w:r>
              <w:t>subframes</w:t>
            </w:r>
            <w:proofErr w:type="spellEnd"/>
            <w:r>
              <w:t xml:space="preserve"> per Radio Frame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3FE4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FAD9" w14:textId="77777777" w:rsidR="00595D8E" w:rsidRDefault="00595D8E" w:rsidP="00595D8E">
            <w:pPr>
              <w:pStyle w:val="TAC"/>
            </w:pPr>
            <w:r>
              <w:t>9</w:t>
            </w:r>
          </w:p>
        </w:tc>
      </w:tr>
      <w:tr w:rsidR="00595D8E" w14:paraId="3EBDC1BB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7504" w14:textId="77777777" w:rsidR="00595D8E" w:rsidRDefault="00595D8E" w:rsidP="00595D8E">
            <w:pPr>
              <w:pStyle w:val="TAL"/>
            </w:pPr>
            <w:r>
              <w:t>Modulation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F7BE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ECF8" w14:textId="77777777" w:rsidR="00595D8E" w:rsidRDefault="00595D8E" w:rsidP="00595D8E">
            <w:pPr>
              <w:pStyle w:val="TAC"/>
            </w:pPr>
            <w:r>
              <w:t>16QAM</w:t>
            </w:r>
          </w:p>
        </w:tc>
      </w:tr>
      <w:tr w:rsidR="00595D8E" w14:paraId="2DEB5AAD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0265" w14:textId="77777777" w:rsidR="00595D8E" w:rsidRDefault="00595D8E" w:rsidP="00595D8E">
            <w:pPr>
              <w:pStyle w:val="TAL"/>
            </w:pPr>
            <w:r>
              <w:t>Target Coding Rate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9FE6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3823" w14:textId="77777777" w:rsidR="00595D8E" w:rsidRDefault="00595D8E" w:rsidP="00595D8E">
            <w:pPr>
              <w:pStyle w:val="TAC"/>
            </w:pPr>
            <w:r>
              <w:t>0.57</w:t>
            </w:r>
          </w:p>
        </w:tc>
      </w:tr>
      <w:tr w:rsidR="00595D8E" w14:paraId="2F8FA951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6F06" w14:textId="77777777" w:rsidR="00595D8E" w:rsidRDefault="00595D8E" w:rsidP="00595D8E">
            <w:pPr>
              <w:pStyle w:val="TAL"/>
            </w:pPr>
            <w:r>
              <w:t xml:space="preserve">Information Bit Payload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14C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5B76" w14:textId="77777777" w:rsidR="00595D8E" w:rsidRDefault="00595D8E" w:rsidP="00595D8E">
            <w:pPr>
              <w:pStyle w:val="TAC"/>
            </w:pPr>
          </w:p>
        </w:tc>
      </w:tr>
      <w:tr w:rsidR="00595D8E" w14:paraId="6099BE95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4E09" w14:textId="77777777" w:rsidR="00595D8E" w:rsidRDefault="00595D8E" w:rsidP="00595D8E">
            <w:pPr>
              <w:pStyle w:val="TAL"/>
            </w:pPr>
            <w:r>
              <w:t xml:space="preserve">  For Sub-Frames 1,4,6,9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7F4C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39C8" w14:textId="77777777" w:rsidR="00595D8E" w:rsidRDefault="00595D8E" w:rsidP="00595D8E">
            <w:pPr>
              <w:pStyle w:val="TAC"/>
            </w:pPr>
            <w:r>
              <w:t>25456</w:t>
            </w:r>
          </w:p>
          <w:p w14:paraId="195EB02F" w14:textId="77777777" w:rsidR="00595D8E" w:rsidRDefault="00595D8E" w:rsidP="00595D8E">
            <w:pPr>
              <w:pStyle w:val="TAC"/>
            </w:pPr>
            <w:r>
              <w:t>MCS 14</w:t>
            </w:r>
          </w:p>
        </w:tc>
      </w:tr>
      <w:tr w:rsidR="00595D8E" w14:paraId="1E240785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4D39" w14:textId="77777777" w:rsidR="00595D8E" w:rsidRDefault="00595D8E" w:rsidP="00595D8E">
            <w:pPr>
              <w:pStyle w:val="TAL"/>
            </w:pPr>
            <w:r>
              <w:t xml:space="preserve">  For Sub-Frames 2,3,7,8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372F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D7C0" w14:textId="77777777" w:rsidR="00595D8E" w:rsidRDefault="00595D8E" w:rsidP="00595D8E">
            <w:pPr>
              <w:pStyle w:val="TAC"/>
            </w:pPr>
            <w:r>
              <w:t>25456</w:t>
            </w:r>
          </w:p>
          <w:p w14:paraId="2D9A93C7" w14:textId="77777777" w:rsidR="00595D8E" w:rsidRDefault="00595D8E" w:rsidP="00595D8E">
            <w:pPr>
              <w:pStyle w:val="TAC"/>
              <w:rPr>
                <w:rFonts w:eastAsia="MS PGothic"/>
                <w:lang w:val="en-US"/>
              </w:rPr>
            </w:pPr>
            <w:r>
              <w:t>MCS 14</w:t>
            </w:r>
          </w:p>
        </w:tc>
      </w:tr>
      <w:tr w:rsidR="00595D8E" w14:paraId="61583542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4511" w14:textId="77777777" w:rsidR="00595D8E" w:rsidRDefault="00595D8E" w:rsidP="00595D8E">
            <w:pPr>
              <w:pStyle w:val="TAL"/>
            </w:pPr>
            <w:r>
              <w:t xml:space="preserve">  For Sub-Frame 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8F84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9BD5" w14:textId="77777777" w:rsidR="00595D8E" w:rsidRDefault="00595D8E" w:rsidP="00595D8E">
            <w:pPr>
              <w:pStyle w:val="TAC"/>
            </w:pPr>
            <w:r>
              <w:t>N/A</w:t>
            </w:r>
          </w:p>
        </w:tc>
      </w:tr>
      <w:tr w:rsidR="00595D8E" w14:paraId="58FBEE75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20FC" w14:textId="77777777" w:rsidR="00595D8E" w:rsidRDefault="00595D8E" w:rsidP="00595D8E">
            <w:pPr>
              <w:pStyle w:val="TAL"/>
              <w:rPr>
                <w:szCs w:val="22"/>
              </w:rPr>
            </w:pPr>
            <w:r>
              <w:t xml:space="preserve">  For Sub-Frame 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2E9F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8A1E" w14:textId="77777777" w:rsidR="00595D8E" w:rsidRDefault="00595D8E" w:rsidP="00595D8E">
            <w:pPr>
              <w:pStyle w:val="TAC"/>
              <w:rPr>
                <w:rFonts w:eastAsia="MS PGothic"/>
                <w:lang w:val="en-US"/>
              </w:rPr>
            </w:pPr>
            <w:r>
              <w:rPr>
                <w:rFonts w:eastAsia="MS PGothic"/>
                <w:lang w:val="en-US"/>
              </w:rPr>
              <w:t>21384</w:t>
            </w:r>
          </w:p>
          <w:p w14:paraId="57725A38" w14:textId="77777777" w:rsidR="00595D8E" w:rsidRDefault="00595D8E" w:rsidP="00595D8E">
            <w:pPr>
              <w:pStyle w:val="TAC"/>
            </w:pPr>
            <w:r>
              <w:rPr>
                <w:rFonts w:eastAsia="MS PGothic"/>
                <w:lang w:val="en-US"/>
              </w:rPr>
              <w:t>MCS 14</w:t>
            </w:r>
          </w:p>
        </w:tc>
      </w:tr>
      <w:tr w:rsidR="00595D8E" w14:paraId="1092F496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EFB8" w14:textId="77777777" w:rsidR="00595D8E" w:rsidRDefault="00595D8E" w:rsidP="00595D8E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Number of Code Blocks (Note </w:t>
            </w:r>
            <w:r>
              <w:rPr>
                <w:szCs w:val="22"/>
                <w:lang w:eastAsia="zh-CN"/>
              </w:rPr>
              <w:t>4</w:t>
            </w:r>
            <w:r>
              <w:rPr>
                <w:szCs w:val="22"/>
              </w:rPr>
              <w:t>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514A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6FDB" w14:textId="77777777" w:rsidR="00595D8E" w:rsidRDefault="00595D8E" w:rsidP="00595D8E">
            <w:pPr>
              <w:pStyle w:val="TAC"/>
            </w:pPr>
          </w:p>
        </w:tc>
      </w:tr>
      <w:tr w:rsidR="00595D8E" w14:paraId="7822D4A1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D1AA" w14:textId="77777777" w:rsidR="00595D8E" w:rsidRDefault="00595D8E" w:rsidP="00595D8E">
            <w:pPr>
              <w:pStyle w:val="TAL"/>
            </w:pPr>
            <w:r>
              <w:t xml:space="preserve">  For Sub-Frames 1,4,6,9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6949" w14:textId="77777777" w:rsidR="00595D8E" w:rsidRDefault="00595D8E" w:rsidP="00595D8E">
            <w:pPr>
              <w:pStyle w:val="TAC"/>
            </w:pPr>
            <w:r>
              <w:t>Code blocks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D908" w14:textId="77777777" w:rsidR="00595D8E" w:rsidRDefault="00595D8E" w:rsidP="00595D8E">
            <w:pPr>
              <w:pStyle w:val="TAC"/>
            </w:pPr>
            <w:r>
              <w:t>5</w:t>
            </w:r>
          </w:p>
        </w:tc>
      </w:tr>
      <w:tr w:rsidR="00595D8E" w14:paraId="235884D2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24B0" w14:textId="77777777" w:rsidR="00595D8E" w:rsidRDefault="00595D8E" w:rsidP="00595D8E">
            <w:pPr>
              <w:pStyle w:val="TAL"/>
            </w:pPr>
            <w:r>
              <w:t xml:space="preserve">  For Sub-Frames 2,3,7,8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6C0D" w14:textId="77777777" w:rsidR="00595D8E" w:rsidRDefault="00595D8E" w:rsidP="00595D8E">
            <w:pPr>
              <w:pStyle w:val="TAC"/>
            </w:pPr>
            <w:r>
              <w:t>Code blocks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E8CB" w14:textId="77777777" w:rsidR="00595D8E" w:rsidRDefault="00595D8E" w:rsidP="00595D8E">
            <w:pPr>
              <w:pStyle w:val="TAC"/>
            </w:pPr>
            <w:r>
              <w:t>5</w:t>
            </w:r>
          </w:p>
        </w:tc>
      </w:tr>
      <w:tr w:rsidR="00595D8E" w14:paraId="22D4D1FD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344C" w14:textId="77777777" w:rsidR="00595D8E" w:rsidRDefault="00595D8E" w:rsidP="00595D8E">
            <w:pPr>
              <w:pStyle w:val="TAL"/>
            </w:pPr>
            <w:r>
              <w:t xml:space="preserve">  For Sub-Frame 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1071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87CE" w14:textId="77777777" w:rsidR="00595D8E" w:rsidRDefault="00595D8E" w:rsidP="00595D8E">
            <w:pPr>
              <w:pStyle w:val="TAC"/>
            </w:pPr>
            <w:r>
              <w:t>N/A</w:t>
            </w:r>
          </w:p>
        </w:tc>
      </w:tr>
      <w:tr w:rsidR="00595D8E" w14:paraId="20E3596B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9CD1" w14:textId="77777777" w:rsidR="00595D8E" w:rsidRDefault="00595D8E" w:rsidP="00595D8E">
            <w:pPr>
              <w:pStyle w:val="TAL"/>
              <w:rPr>
                <w:szCs w:val="22"/>
              </w:rPr>
            </w:pPr>
            <w:r>
              <w:softHyphen/>
            </w:r>
            <w:r>
              <w:softHyphen/>
              <w:t xml:space="preserve">  For Sub-Frame 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E9D2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0CB6" w14:textId="77777777" w:rsidR="00595D8E" w:rsidRDefault="00595D8E" w:rsidP="00595D8E">
            <w:pPr>
              <w:pStyle w:val="TAC"/>
            </w:pPr>
            <w:r>
              <w:t>4</w:t>
            </w:r>
          </w:p>
        </w:tc>
      </w:tr>
      <w:tr w:rsidR="00595D8E" w14:paraId="02683F9D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134B" w14:textId="77777777" w:rsidR="00595D8E" w:rsidRDefault="00595D8E" w:rsidP="00595D8E">
            <w:pPr>
              <w:pStyle w:val="TAL"/>
            </w:pPr>
            <w:r>
              <w:t>Binary Channel Bits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11A4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A1E8" w14:textId="77777777" w:rsidR="00595D8E" w:rsidRDefault="00595D8E" w:rsidP="00595D8E">
            <w:pPr>
              <w:pStyle w:val="TAC"/>
            </w:pPr>
          </w:p>
        </w:tc>
      </w:tr>
      <w:tr w:rsidR="00595D8E" w14:paraId="75053921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26F3" w14:textId="77777777" w:rsidR="00595D8E" w:rsidRDefault="00595D8E" w:rsidP="00595D8E">
            <w:pPr>
              <w:pStyle w:val="TAL"/>
            </w:pPr>
            <w:r>
              <w:t xml:space="preserve">  For Sub-Frames 1,4,6,9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2BF8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A4E1" w14:textId="77777777" w:rsidR="00595D8E" w:rsidRDefault="00595D8E" w:rsidP="00595D8E">
            <w:pPr>
              <w:pStyle w:val="TAC"/>
            </w:pPr>
            <w:r>
              <w:rPr>
                <w:rFonts w:eastAsia="MS PGothic"/>
                <w:lang w:val="en-US"/>
              </w:rPr>
              <w:t>43200</w:t>
            </w:r>
          </w:p>
        </w:tc>
      </w:tr>
      <w:tr w:rsidR="00595D8E" w14:paraId="486885B9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AEAE" w14:textId="77777777" w:rsidR="00595D8E" w:rsidRDefault="00595D8E" w:rsidP="00595D8E">
            <w:pPr>
              <w:pStyle w:val="TAL"/>
            </w:pPr>
            <w:r>
              <w:t xml:space="preserve">  For Sub-Frames 2,3,7,8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479D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3C48" w14:textId="77777777" w:rsidR="00595D8E" w:rsidRDefault="00595D8E" w:rsidP="00595D8E">
            <w:pPr>
              <w:pStyle w:val="TAC"/>
            </w:pPr>
            <w:r>
              <w:rPr>
                <w:rFonts w:eastAsia="MS PGothic"/>
                <w:lang w:val="en-US"/>
              </w:rPr>
              <w:t>41600</w:t>
            </w:r>
          </w:p>
        </w:tc>
      </w:tr>
      <w:tr w:rsidR="00595D8E" w14:paraId="2C3E2FC3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F5CD" w14:textId="77777777" w:rsidR="00595D8E" w:rsidRDefault="00595D8E" w:rsidP="00595D8E">
            <w:pPr>
              <w:pStyle w:val="TAL"/>
            </w:pPr>
            <w:r>
              <w:t xml:space="preserve">  For Sub-Frame 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B362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7E75" w14:textId="77777777" w:rsidR="00595D8E" w:rsidRDefault="00595D8E" w:rsidP="00595D8E">
            <w:pPr>
              <w:pStyle w:val="TAC"/>
            </w:pPr>
            <w:r>
              <w:t>N/A</w:t>
            </w:r>
          </w:p>
        </w:tc>
      </w:tr>
      <w:tr w:rsidR="00595D8E" w14:paraId="4881F026" w14:textId="77777777" w:rsidTr="00595D8E">
        <w:trPr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1CD6" w14:textId="77777777" w:rsidR="00595D8E" w:rsidRDefault="00595D8E" w:rsidP="00595D8E">
            <w:pPr>
              <w:pStyle w:val="TAL"/>
            </w:pPr>
            <w:r>
              <w:t xml:space="preserve">  For Sub-Frame 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2524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C964" w14:textId="77777777" w:rsidR="00595D8E" w:rsidRDefault="00595D8E" w:rsidP="00595D8E">
            <w:pPr>
              <w:pStyle w:val="TAC"/>
            </w:pPr>
            <w:r>
              <w:rPr>
                <w:rFonts w:eastAsia="MS PGothic"/>
                <w:lang w:val="en-US"/>
              </w:rPr>
              <w:t>35424</w:t>
            </w:r>
          </w:p>
        </w:tc>
      </w:tr>
      <w:tr w:rsidR="00595D8E" w14:paraId="5452191F" w14:textId="77777777" w:rsidTr="00595D8E">
        <w:trPr>
          <w:trHeight w:val="70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AE15" w14:textId="77777777" w:rsidR="00595D8E" w:rsidRDefault="00595D8E" w:rsidP="00595D8E">
            <w:pPr>
              <w:pStyle w:val="TAL"/>
            </w:pPr>
            <w:r>
              <w:t>Max. Throughput averaged over 1 frame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3206" w14:textId="77777777" w:rsidR="00595D8E" w:rsidRDefault="00595D8E" w:rsidP="00595D8E">
            <w:pPr>
              <w:pStyle w:val="TAC"/>
            </w:pPr>
            <w:r>
              <w:t>Mbps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D436" w14:textId="77777777" w:rsidR="00595D8E" w:rsidRDefault="00595D8E" w:rsidP="00595D8E">
            <w:pPr>
              <w:pStyle w:val="TAC"/>
            </w:pPr>
            <w:r>
              <w:t>22.503</w:t>
            </w:r>
          </w:p>
        </w:tc>
      </w:tr>
      <w:tr w:rsidR="00595D8E" w14:paraId="287C8A11" w14:textId="77777777" w:rsidTr="00595D8E">
        <w:trPr>
          <w:trHeight w:val="70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9DB0" w14:textId="77777777" w:rsidR="00595D8E" w:rsidRDefault="00595D8E" w:rsidP="00595D8E">
            <w:pPr>
              <w:pStyle w:val="TAL"/>
            </w:pPr>
            <w:r>
              <w:t>UE Category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6A91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F94B" w14:textId="77777777" w:rsidR="00595D8E" w:rsidRDefault="00595D8E" w:rsidP="00595D8E">
            <w:pPr>
              <w:pStyle w:val="TAC"/>
            </w:pPr>
            <w:r>
              <w:t>≥ 2</w:t>
            </w:r>
          </w:p>
        </w:tc>
      </w:tr>
      <w:tr w:rsidR="00595D8E" w14:paraId="6C97052D" w14:textId="77777777" w:rsidTr="00595D8E">
        <w:trPr>
          <w:trHeight w:val="70"/>
          <w:jc w:val="center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7429" w14:textId="77777777" w:rsidR="00595D8E" w:rsidRDefault="00595D8E" w:rsidP="00595D8E">
            <w:pPr>
              <w:pStyle w:val="TAN"/>
              <w:rPr>
                <w:rFonts w:eastAsia="MS PGothic"/>
              </w:rPr>
            </w:pPr>
            <w:r>
              <w:t>Note 1:</w:t>
            </w:r>
            <w:r>
              <w:tab/>
            </w:r>
            <w:r>
              <w:rPr>
                <w:rFonts w:eastAsia="MS PGothic"/>
              </w:rPr>
              <w:t>2 symbols allocated to PDCCH.</w:t>
            </w:r>
          </w:p>
          <w:p w14:paraId="677A1565" w14:textId="77777777" w:rsidR="00595D8E" w:rsidRDefault="00595D8E" w:rsidP="00595D8E">
            <w:pPr>
              <w:pStyle w:val="TAN"/>
              <w:rPr>
                <w:rFonts w:eastAsia="MS PGothic"/>
              </w:rPr>
            </w:pPr>
            <w:r>
              <w:t>Note 2:</w:t>
            </w:r>
            <w:r>
              <w:tab/>
            </w:r>
            <w:r>
              <w:rPr>
                <w:rFonts w:eastAsia="MS PGothic"/>
              </w:rPr>
              <w:t>Reference signal, synchronization signals and PBCH allocated as per TS 36.211 [4].</w:t>
            </w:r>
          </w:p>
          <w:p w14:paraId="5193AEFD" w14:textId="77777777" w:rsidR="00595D8E" w:rsidRDefault="00595D8E" w:rsidP="00595D8E">
            <w:pPr>
              <w:pStyle w:val="TAN"/>
            </w:pPr>
            <w:r>
              <w:rPr>
                <w:kern w:val="2"/>
              </w:rPr>
              <w:t>Note 3:</w:t>
            </w:r>
            <w:r>
              <w:rPr>
                <w:kern w:val="2"/>
              </w:rPr>
              <w:tab/>
              <w:t>50 resource blocks are allocated in sub-frames 1</w:t>
            </w:r>
            <w:r>
              <w:rPr>
                <w:kern w:val="2"/>
                <w:lang w:eastAsia="zh-CN"/>
              </w:rPr>
              <w:t>, 2, 3, 4, 6, 7, 8, 9</w:t>
            </w:r>
            <w:r>
              <w:rPr>
                <w:kern w:val="2"/>
              </w:rPr>
              <w:t xml:space="preserve"> and 41 resource blocks (RB0–RB20 and RB30–RB49) are allocated in sub-frame 0. </w:t>
            </w:r>
          </w:p>
          <w:p w14:paraId="29ACFDF2" w14:textId="77777777" w:rsidR="00595D8E" w:rsidRDefault="00595D8E" w:rsidP="00595D8E">
            <w:pPr>
              <w:pStyle w:val="TAN"/>
            </w:pPr>
            <w:r>
              <w:t>Note 4:</w:t>
            </w:r>
            <w: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78AE8E7F" w14:textId="77777777" w:rsidR="00595D8E" w:rsidRDefault="00595D8E" w:rsidP="00595D8E">
      <w:pPr>
        <w:rPr>
          <w:rFonts w:eastAsia="??"/>
        </w:rPr>
      </w:pPr>
    </w:p>
    <w:p w14:paraId="5B9DA7C7" w14:textId="77777777" w:rsidR="00595D8E" w:rsidRDefault="00595D8E" w:rsidP="00595D8E">
      <w:pPr>
        <w:pStyle w:val="TH"/>
        <w:jc w:val="left"/>
      </w:pPr>
    </w:p>
    <w:p w14:paraId="4A3A710F" w14:textId="77777777" w:rsidR="00595D8E" w:rsidRDefault="00595D8E" w:rsidP="00595D8E"/>
    <w:p w14:paraId="68E60315" w14:textId="77777777" w:rsidR="00E5234B" w:rsidRDefault="00AC5FF2" w:rsidP="00E5234B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3D288D85" wp14:editId="3DF42146">
            <wp:extent cx="4809600" cy="3600000"/>
            <wp:effectExtent l="0" t="0" r="0" b="635"/>
            <wp:docPr id="8" name="Picture 8" descr="Z:\fga\branches\2016\RAN4_78_Feb2016_DL4RX_CCH_IM\results\36_101_tests\TM9 FDD 4Layers 4R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Z:\fga\branches\2016\RAN4_78_Feb2016_DL4RX_CCH_IM\results\36_101_tests\TM9 FDD 4Layers 4Rx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C6A2D" w14:textId="4D1A45AD" w:rsidR="00E5234B" w:rsidRDefault="00E5234B" w:rsidP="00E5234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D0147">
        <w:rPr>
          <w:noProof/>
        </w:rPr>
        <w:t>3</w:t>
      </w:r>
      <w:r>
        <w:fldChar w:fldCharType="end"/>
      </w:r>
      <w:r>
        <w:t>: Alignment simulation results for FDD TM9, 4 Layers</w:t>
      </w:r>
    </w:p>
    <w:p w14:paraId="3F101847" w14:textId="3A7F062B" w:rsidR="00595D8E" w:rsidRDefault="00595D8E" w:rsidP="00E5234B">
      <w:pPr>
        <w:pStyle w:val="Caption"/>
      </w:pPr>
    </w:p>
    <w:p w14:paraId="3E1656E3" w14:textId="7E5B99E1" w:rsidR="00E5234B" w:rsidRDefault="00E5234B" w:rsidP="00595D8E">
      <w:pPr>
        <w:pStyle w:val="Heading2"/>
      </w:pPr>
      <w:r>
        <w:t>TDD TM3, rank 3</w:t>
      </w:r>
    </w:p>
    <w:p w14:paraId="7A101C60" w14:textId="77777777" w:rsidR="00E5234B" w:rsidRDefault="00E5234B" w:rsidP="00595D8E">
      <w:pPr>
        <w:pStyle w:val="TH"/>
        <w:jc w:val="left"/>
      </w:pPr>
    </w:p>
    <w:p w14:paraId="178FF02A" w14:textId="3B6A8E3C" w:rsidR="00E5234B" w:rsidRDefault="00E5234B" w:rsidP="00E5234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D0147">
        <w:rPr>
          <w:noProof/>
        </w:rPr>
        <w:t>7</w:t>
      </w:r>
      <w:r>
        <w:fldChar w:fldCharType="end"/>
      </w:r>
      <w:r>
        <w:t>: Proposed test configuration for TM3 rank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612"/>
        <w:gridCol w:w="993"/>
        <w:gridCol w:w="2126"/>
      </w:tblGrid>
      <w:tr w:rsidR="00E5234B" w14:paraId="2CA0D6DB" w14:textId="77777777" w:rsidTr="00595D8E">
        <w:trPr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A73521" w14:textId="77777777" w:rsidR="00E5234B" w:rsidRDefault="00E5234B" w:rsidP="00595D8E">
            <w:pPr>
              <w:pStyle w:val="TAH"/>
              <w:rPr>
                <w:rFonts w:eastAsia="?? ??" w:cs="v5.0.0"/>
              </w:rPr>
            </w:pPr>
            <w:r>
              <w:rPr>
                <w:rFonts w:eastAsia="?? ??" w:cs="v5.0.0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AE051D" w14:textId="77777777" w:rsidR="00E5234B" w:rsidRDefault="00E5234B" w:rsidP="00595D8E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Unit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06E003" w14:textId="77777777" w:rsidR="00E5234B" w:rsidRDefault="00E5234B" w:rsidP="00595D8E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TM3 test</w:t>
            </w:r>
          </w:p>
        </w:tc>
      </w:tr>
      <w:tr w:rsidR="00E5234B" w14:paraId="67653339" w14:textId="77777777" w:rsidTr="00595D8E">
        <w:trPr>
          <w:cantSplit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6CC5" w14:textId="77777777" w:rsidR="00E5234B" w:rsidRDefault="00E5234B" w:rsidP="00595D8E">
            <w:pPr>
              <w:pStyle w:val="TAC"/>
              <w:rPr>
                <w:rFonts w:cs="v5.0.0"/>
              </w:rPr>
            </w:pPr>
            <w:r>
              <w:t>Downlink power allocation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99E8" w14:textId="77777777" w:rsidR="00E5234B" w:rsidRDefault="00E5234B" w:rsidP="00595D8E">
            <w:pPr>
              <w:pStyle w:val="TAC"/>
              <w:rPr>
                <w:rFonts w:cs="v5.0.0"/>
              </w:rPr>
            </w:pPr>
            <w:r>
              <w:rPr>
                <w:position w:val="-10"/>
              </w:rPr>
              <w:object w:dxaOrig="285" w:dyaOrig="285" w14:anchorId="78A8C569">
                <v:shape id="_x0000_i1037" type="#_x0000_t75" style="width:14.25pt;height:14.25pt" o:ole="">
                  <v:imagedata r:id="rId9" o:title=""/>
                </v:shape>
                <o:OLEObject Type="Embed" ProgID="Equation.3" ShapeID="_x0000_i1037" DrawAspect="Content" ObjectID="_1516453612" r:id="rId2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390B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E13B8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-6</w:t>
            </w:r>
          </w:p>
        </w:tc>
      </w:tr>
      <w:tr w:rsidR="00E5234B" w14:paraId="48C60F47" w14:textId="77777777" w:rsidTr="00595D8E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FA3C" w14:textId="77777777" w:rsidR="00E5234B" w:rsidRDefault="00E5234B" w:rsidP="00595D8E">
            <w:pPr>
              <w:spacing w:after="0"/>
              <w:rPr>
                <w:rFonts w:ascii="Arial" w:hAnsi="Arial" w:cs="v5.0.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9230" w14:textId="77777777" w:rsidR="00E5234B" w:rsidRDefault="00E5234B" w:rsidP="00595D8E">
            <w:pPr>
              <w:pStyle w:val="TAC"/>
              <w:rPr>
                <w:rFonts w:cs="v5.0.0"/>
              </w:rPr>
            </w:pPr>
            <w:r>
              <w:rPr>
                <w:position w:val="-10"/>
              </w:rPr>
              <w:object w:dxaOrig="270" w:dyaOrig="285" w14:anchorId="7DAA440D">
                <v:shape id="_x0000_i1038" type="#_x0000_t75" style="width:13.5pt;height:14.25pt" o:ole="">
                  <v:imagedata r:id="rId11" o:title=""/>
                </v:shape>
                <o:OLEObject Type="Embed" ProgID="Equation.3" ShapeID="_x0000_i1038" DrawAspect="Content" ObjectID="_1516453613" r:id="rId30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EC5E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9D15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-6 (Note 1)</w:t>
            </w:r>
          </w:p>
        </w:tc>
      </w:tr>
      <w:tr w:rsidR="00E5234B" w14:paraId="56F32EA9" w14:textId="77777777" w:rsidTr="00595D8E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E730" w14:textId="77777777" w:rsidR="00E5234B" w:rsidRDefault="00E5234B" w:rsidP="00595D8E">
            <w:pPr>
              <w:spacing w:after="0"/>
              <w:rPr>
                <w:rFonts w:ascii="Arial" w:hAnsi="Arial" w:cs="v5.0.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18D1" w14:textId="77777777" w:rsidR="00E5234B" w:rsidRDefault="00E5234B" w:rsidP="00595D8E">
            <w:pPr>
              <w:pStyle w:val="TAC"/>
            </w:pPr>
            <w:r>
              <w:sym w:font="Symbol" w:char="F07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F7D9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054B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/>
              </w:rPr>
              <w:t>0</w:t>
            </w:r>
          </w:p>
        </w:tc>
      </w:tr>
      <w:tr w:rsidR="00E5234B" w14:paraId="704DA16E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E4CF" w14:textId="77777777" w:rsidR="00E5234B" w:rsidRDefault="00E5234B" w:rsidP="00595D8E">
            <w:pPr>
              <w:pStyle w:val="TAC"/>
              <w:rPr>
                <w:rFonts w:cs="v5.0.0"/>
              </w:rPr>
            </w:pPr>
            <w:r>
              <w:rPr>
                <w:position w:val="-12"/>
              </w:rPr>
              <w:object w:dxaOrig="390" w:dyaOrig="345" w14:anchorId="0801B11E">
                <v:shape id="_x0000_i1039" type="#_x0000_t75" style="width:19.5pt;height:17.25pt" o:ole="">
                  <v:imagedata r:id="rId13" o:title=""/>
                </v:shape>
                <o:OLEObject Type="Embed" ProgID="Equation.3" ShapeID="_x0000_i1039" DrawAspect="Content" ObjectID="_1516453614" r:id="rId31"/>
              </w:object>
            </w:r>
            <w:r>
              <w:t>at antenna 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A3C1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/>
              </w:rPr>
              <w:t>dBm</w:t>
            </w:r>
            <w:proofErr w:type="spellEnd"/>
            <w:r>
              <w:rPr>
                <w:rFonts w:eastAsia="?? ??"/>
              </w:rPr>
              <w:t>/15kHz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F2AF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E5234B" w14:paraId="063748ED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E096" w14:textId="77777777" w:rsidR="00E5234B" w:rsidRDefault="00E5234B" w:rsidP="00595D8E">
            <w:pPr>
              <w:pStyle w:val="TAC"/>
            </w:pPr>
            <w:r>
              <w:t>PDSCH transmission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BC6C" w14:textId="77777777" w:rsidR="00E5234B" w:rsidRDefault="00E5234B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64A9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</w:t>
            </w:r>
          </w:p>
        </w:tc>
      </w:tr>
      <w:tr w:rsidR="00E5234B" w14:paraId="01184521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510A" w14:textId="77777777" w:rsidR="00E5234B" w:rsidRDefault="00E5234B" w:rsidP="00595D8E">
            <w:pPr>
              <w:pStyle w:val="TAC"/>
            </w:pPr>
            <w:r>
              <w:t>PDSCH rank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B52B" w14:textId="77777777" w:rsidR="00E5234B" w:rsidRDefault="00E5234B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DF81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</w:t>
            </w:r>
          </w:p>
        </w:tc>
      </w:tr>
      <w:tr w:rsidR="00E5234B" w14:paraId="1AE74174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B03F" w14:textId="77777777" w:rsidR="00E5234B" w:rsidRDefault="00E5234B" w:rsidP="00595D8E">
            <w:pPr>
              <w:pStyle w:val="TAC"/>
            </w:pPr>
            <w:r>
              <w:t>Number of HARQ processes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2FA3" w14:textId="77777777" w:rsidR="00E5234B" w:rsidRDefault="00E5234B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61E1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7</w:t>
            </w:r>
          </w:p>
        </w:tc>
      </w:tr>
      <w:tr w:rsidR="00E5234B" w14:paraId="305E9C01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BFE1" w14:textId="77777777" w:rsidR="00E5234B" w:rsidRDefault="00E5234B" w:rsidP="00595D8E">
            <w:pPr>
              <w:pStyle w:val="TAC"/>
            </w:pPr>
            <w:r>
              <w:t>HARQ redundancy version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F22E" w14:textId="77777777" w:rsidR="00E5234B" w:rsidRDefault="00E5234B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A794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{0,0,1,2}</w:t>
            </w:r>
          </w:p>
        </w:tc>
      </w:tr>
      <w:tr w:rsidR="00E5234B" w14:paraId="7AD9080A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9BB8" w14:textId="77777777" w:rsidR="00E5234B" w:rsidRDefault="00E5234B" w:rsidP="00595D8E">
            <w:pPr>
              <w:pStyle w:val="TAC"/>
            </w:pPr>
            <w:r>
              <w:t>CFI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C085" w14:textId="77777777" w:rsidR="00E5234B" w:rsidRDefault="00E5234B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61F2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</w:tr>
      <w:tr w:rsidR="00E5234B" w14:paraId="463FC35E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5D0B" w14:textId="77777777" w:rsidR="00E5234B" w:rsidRDefault="00E5234B" w:rsidP="00595D8E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Precoding granularity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611D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PRB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6196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</w:p>
        </w:tc>
      </w:tr>
      <w:tr w:rsidR="00E5234B" w14:paraId="6231A681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C32B" w14:textId="77777777" w:rsidR="00E5234B" w:rsidRDefault="00E5234B" w:rsidP="00595D8E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102E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7A18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</w:p>
        </w:tc>
      </w:tr>
      <w:tr w:rsidR="00E5234B" w14:paraId="4D3F3CDF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84DF" w14:textId="77777777" w:rsidR="00E5234B" w:rsidRDefault="00E5234B" w:rsidP="00595D8E">
            <w:pPr>
              <w:pStyle w:val="TAC"/>
              <w:rPr>
                <w:rFonts w:cs="v5.0.0"/>
              </w:rPr>
            </w:pPr>
            <w:r>
              <w:t>Reporting interval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28F7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  <w:proofErr w:type="spellStart"/>
            <w:r>
              <w:t>ms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7049" w14:textId="77777777" w:rsidR="00E5234B" w:rsidRDefault="00E5234B" w:rsidP="00595D8E">
            <w:pPr>
              <w:pStyle w:val="TAC"/>
            </w:pPr>
          </w:p>
        </w:tc>
      </w:tr>
      <w:tr w:rsidR="00E5234B" w14:paraId="60D40842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1473" w14:textId="77777777" w:rsidR="00E5234B" w:rsidRDefault="00E5234B" w:rsidP="00595D8E">
            <w:pPr>
              <w:pStyle w:val="TAC"/>
              <w:rPr>
                <w:rFonts w:cs="v5.0.0"/>
              </w:rPr>
            </w:pPr>
            <w:r>
              <w:t>Reporting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46A8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94CB" w14:textId="77777777" w:rsidR="00E5234B" w:rsidRDefault="00E5234B" w:rsidP="00595D8E">
            <w:pPr>
              <w:pStyle w:val="TAC"/>
            </w:pPr>
          </w:p>
        </w:tc>
      </w:tr>
      <w:tr w:rsidR="00E5234B" w14:paraId="53BB6156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A7BA" w14:textId="77777777" w:rsidR="00E5234B" w:rsidRDefault="00E5234B" w:rsidP="00595D8E">
            <w:pPr>
              <w:pStyle w:val="TAC"/>
            </w:pPr>
            <w:proofErr w:type="spellStart"/>
            <w:r>
              <w:rPr>
                <w:rFonts w:eastAsia="?? ??" w:cs="v4.2.0"/>
              </w:rPr>
              <w:t>CodeBookSubsetRestriction</w:t>
            </w:r>
            <w:proofErr w:type="spellEnd"/>
            <w:r>
              <w:rPr>
                <w:rFonts w:eastAsia="?? ??" w:cs="v4.2.0"/>
              </w:rPr>
              <w:t xml:space="preserve"> bitmap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6156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071F" w14:textId="77777777" w:rsidR="00E5234B" w:rsidRDefault="00E5234B" w:rsidP="00595D8E">
            <w:pPr>
              <w:pStyle w:val="TAC"/>
              <w:rPr>
                <w:lang w:eastAsia="zh-CN"/>
              </w:rPr>
            </w:pPr>
          </w:p>
        </w:tc>
      </w:tr>
      <w:tr w:rsidR="00E5234B" w14:paraId="0FCAB4C0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094A" w14:textId="77777777" w:rsidR="00E5234B" w:rsidRDefault="00E5234B" w:rsidP="00595D8E">
            <w:pPr>
              <w:pStyle w:val="TAC"/>
              <w:rPr>
                <w:rFonts w:eastAsia="?? ??" w:cs="v4.2.0"/>
              </w:rPr>
            </w:pPr>
            <w:r>
              <w:t>Uplink-Downlink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4F0C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602C" w14:textId="77777777" w:rsidR="00E5234B" w:rsidRDefault="00E5234B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E5234B" w14:paraId="0AD6ED63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F473" w14:textId="77777777" w:rsidR="00E5234B" w:rsidRDefault="00E5234B" w:rsidP="00595D8E">
            <w:pPr>
              <w:pStyle w:val="TAC"/>
            </w:pPr>
            <w:r>
              <w:t xml:space="preserve">Special </w:t>
            </w:r>
            <w:proofErr w:type="spellStart"/>
            <w:r>
              <w:t>subframe</w:t>
            </w:r>
            <w:proofErr w:type="spellEnd"/>
            <w:r>
              <w:t xml:space="preserve">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E3A6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4B84" w14:textId="77777777" w:rsidR="00E5234B" w:rsidRDefault="00E5234B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E5234B" w14:paraId="7D41D252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A75" w14:textId="77777777" w:rsidR="00E5234B" w:rsidRDefault="00E5234B" w:rsidP="00595D8E">
            <w:pPr>
              <w:pStyle w:val="TAC"/>
            </w:pPr>
            <w: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2CE3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C6F9" w14:textId="77777777" w:rsidR="00E5234B" w:rsidRDefault="00E5234B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4x4</w:t>
            </w:r>
          </w:p>
        </w:tc>
      </w:tr>
      <w:tr w:rsidR="00E5234B" w14:paraId="5ED2E1A4" w14:textId="77777777" w:rsidTr="00595D8E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9ACF" w14:textId="77777777" w:rsidR="00E5234B" w:rsidRDefault="00E5234B" w:rsidP="00595D8E">
            <w:pPr>
              <w:pStyle w:val="TAC"/>
            </w:pPr>
            <w:proofErr w:type="spellStart"/>
            <w:r>
              <w:t>Propagatoin</w:t>
            </w:r>
            <w:proofErr w:type="spellEnd"/>
            <w:r>
              <w:t xml:space="preserve">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DD2D" w14:textId="77777777" w:rsidR="00E5234B" w:rsidRDefault="00E5234B" w:rsidP="00595D8E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E95B" w14:textId="77777777" w:rsidR="00E5234B" w:rsidRDefault="00E5234B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EVA70 Low Correlation</w:t>
            </w:r>
          </w:p>
        </w:tc>
      </w:tr>
      <w:tr w:rsidR="00E5234B" w14:paraId="0E002B3F" w14:textId="77777777" w:rsidTr="00595D8E">
        <w:trPr>
          <w:cantSplit/>
          <w:jc w:val="center"/>
        </w:trPr>
        <w:tc>
          <w:tcPr>
            <w:tcW w:w="5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47A3" w14:textId="77777777" w:rsidR="00E5234B" w:rsidRPr="007C6D79" w:rsidRDefault="00E5234B" w:rsidP="00595D8E">
            <w:pPr>
              <w:pStyle w:val="TAN"/>
              <w:rPr>
                <w:lang w:val="fr-FR" w:eastAsia="zh-CN"/>
              </w:rPr>
            </w:pPr>
            <w:r>
              <w:rPr>
                <w:lang w:val="fr-FR"/>
              </w:rPr>
              <w:t>Note 1</w:t>
            </w:r>
            <w:proofErr w:type="gramStart"/>
            <w:r>
              <w:rPr>
                <w:lang w:val="fr-FR"/>
              </w:rPr>
              <w:t>:</w:t>
            </w:r>
            <w:r>
              <w:rPr>
                <w:lang w:val="fr-FR"/>
              </w:rPr>
              <w:tab/>
            </w:r>
            <w:r>
              <w:rPr>
                <w:position w:val="-10"/>
              </w:rPr>
              <w:object w:dxaOrig="540" w:dyaOrig="285" w14:anchorId="43F49242">
                <v:shape id="_x0000_i1040" type="#_x0000_t75" style="width:27pt;height:14.25pt" o:ole="">
                  <v:imagedata r:id="rId15" o:title=""/>
                </v:shape>
                <o:OLEObject Type="Embed" ProgID="Equation.3" ShapeID="_x0000_i1040" DrawAspect="Content" ObjectID="_1516453615" r:id="rId32"/>
              </w:object>
            </w:r>
            <w:r>
              <w:rPr>
                <w:lang w:val="fr-FR" w:eastAsia="zh-CN"/>
              </w:rPr>
              <w:t>.</w:t>
            </w:r>
            <w:proofErr w:type="gramEnd"/>
          </w:p>
        </w:tc>
      </w:tr>
    </w:tbl>
    <w:p w14:paraId="3787D6C5" w14:textId="77777777" w:rsidR="00595D8E" w:rsidRDefault="00595D8E" w:rsidP="00595D8E">
      <w:pPr>
        <w:pStyle w:val="TH"/>
        <w:jc w:val="left"/>
      </w:pPr>
    </w:p>
    <w:p w14:paraId="714716F5" w14:textId="77777777" w:rsidR="00595D8E" w:rsidRDefault="00595D8E" w:rsidP="00595D8E"/>
    <w:p w14:paraId="00AF3789" w14:textId="02E16AD8" w:rsidR="00E5234B" w:rsidRDefault="00E5234B" w:rsidP="00E5234B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D0147">
        <w:rPr>
          <w:noProof/>
        </w:rPr>
        <w:t>8</w:t>
      </w:r>
      <w:r>
        <w:fldChar w:fldCharType="end"/>
      </w:r>
      <w:r>
        <w:t>: Proposed Reference channel for TM3 3 Layer test</w:t>
      </w:r>
    </w:p>
    <w:tbl>
      <w:tblPr>
        <w:tblW w:w="6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737"/>
        <w:gridCol w:w="2769"/>
      </w:tblGrid>
      <w:tr w:rsidR="00E5234B" w14:paraId="3DD3858E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9D5E" w14:textId="77777777" w:rsidR="00E5234B" w:rsidRDefault="00E5234B" w:rsidP="00A84E97">
            <w:pPr>
              <w:pStyle w:val="TAH"/>
              <w:spacing w:line="0" w:lineRule="atLeast"/>
            </w:pPr>
            <w:r>
              <w:t>Parameter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C6EF" w14:textId="77777777" w:rsidR="00E5234B" w:rsidRDefault="00E5234B" w:rsidP="00A84E97">
            <w:pPr>
              <w:pStyle w:val="TAH"/>
              <w:spacing w:line="0" w:lineRule="atLeast"/>
            </w:pPr>
            <w:r>
              <w:t>Unit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55EF" w14:textId="77777777" w:rsidR="00E5234B" w:rsidRPr="00EC30EB" w:rsidRDefault="00E5234B" w:rsidP="00A84E97">
            <w:pPr>
              <w:pStyle w:val="TAC"/>
              <w:rPr>
                <w:b/>
              </w:rPr>
            </w:pPr>
            <w:r w:rsidRPr="00EC30EB">
              <w:rPr>
                <w:b/>
              </w:rPr>
              <w:t>Value</w:t>
            </w:r>
          </w:p>
        </w:tc>
      </w:tr>
      <w:tr w:rsidR="00E5234B" w14:paraId="5376BE4A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7917" w14:textId="77777777" w:rsidR="00E5234B" w:rsidRDefault="00E5234B" w:rsidP="00A84E97">
            <w:pPr>
              <w:pStyle w:val="TAL"/>
              <w:spacing w:line="0" w:lineRule="atLeast"/>
            </w:pPr>
            <w:r>
              <w:t>Reference channel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65C2" w14:textId="77777777" w:rsidR="00E5234B" w:rsidRDefault="00E5234B" w:rsidP="00A84E97">
            <w:pPr>
              <w:pStyle w:val="TAC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ADCD" w14:textId="77777777" w:rsidR="00E5234B" w:rsidRDefault="00E5234B" w:rsidP="00A84E97">
            <w:pPr>
              <w:pStyle w:val="TAC"/>
            </w:pPr>
            <w:proofErr w:type="spellStart"/>
            <w:r>
              <w:t>R.xx</w:t>
            </w:r>
            <w:proofErr w:type="spellEnd"/>
            <w:r>
              <w:t xml:space="preserve"> TDD (TM3)</w:t>
            </w:r>
          </w:p>
        </w:tc>
      </w:tr>
      <w:tr w:rsidR="00E5234B" w14:paraId="50A24F28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ECAF" w14:textId="77777777" w:rsidR="00E5234B" w:rsidRDefault="00E5234B" w:rsidP="00A84E97">
            <w:pPr>
              <w:pStyle w:val="TAL"/>
              <w:spacing w:line="0" w:lineRule="atLeast"/>
            </w:pPr>
            <w:r>
              <w:t>Channel bandwidth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BA35" w14:textId="77777777" w:rsidR="00E5234B" w:rsidRDefault="00E5234B" w:rsidP="00A84E97">
            <w:pPr>
              <w:pStyle w:val="TAC"/>
            </w:pPr>
            <w:r>
              <w:t>MHz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6BC7" w14:textId="77777777" w:rsidR="00E5234B" w:rsidRDefault="00E5234B" w:rsidP="00A84E97">
            <w:pPr>
              <w:pStyle w:val="TAC"/>
            </w:pPr>
            <w:r>
              <w:t>10</w:t>
            </w:r>
          </w:p>
        </w:tc>
      </w:tr>
      <w:tr w:rsidR="00E5234B" w14:paraId="2B855D75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9EB3" w14:textId="77777777" w:rsidR="00E5234B" w:rsidRDefault="00E5234B" w:rsidP="00A84E97">
            <w:pPr>
              <w:pStyle w:val="TAL"/>
              <w:spacing w:line="0" w:lineRule="atLeast"/>
            </w:pPr>
            <w:r>
              <w:t xml:space="preserve">Allocated resource blocks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2BD1" w14:textId="77777777" w:rsidR="00E5234B" w:rsidRDefault="00E5234B" w:rsidP="00A84E97">
            <w:pPr>
              <w:pStyle w:val="TAC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D541" w14:textId="77777777" w:rsidR="00E5234B" w:rsidRDefault="00E5234B" w:rsidP="00A84E97">
            <w:pPr>
              <w:pStyle w:val="TAC"/>
            </w:pPr>
            <w:r>
              <w:t>50</w:t>
            </w:r>
          </w:p>
        </w:tc>
      </w:tr>
      <w:tr w:rsidR="00E5234B" w14:paraId="0032DCB9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2DD1" w14:textId="77777777" w:rsidR="00E5234B" w:rsidRDefault="00E5234B" w:rsidP="00A84E97">
            <w:pPr>
              <w:pStyle w:val="TAL"/>
              <w:spacing w:line="0" w:lineRule="atLeast"/>
            </w:pPr>
            <w:r>
              <w:t xml:space="preserve">Allocated </w:t>
            </w:r>
            <w:proofErr w:type="spellStart"/>
            <w:r>
              <w:t>subframes</w:t>
            </w:r>
            <w:proofErr w:type="spellEnd"/>
            <w:r>
              <w:t xml:space="preserve"> per Radio Frame (D+S)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7C5F" w14:textId="77777777" w:rsidR="00E5234B" w:rsidRDefault="00E5234B" w:rsidP="00A84E97">
            <w:pPr>
              <w:pStyle w:val="TAC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335D" w14:textId="77777777" w:rsidR="00E5234B" w:rsidRDefault="00E5234B" w:rsidP="00A84E97">
            <w:pPr>
              <w:pStyle w:val="TAC"/>
            </w:pPr>
            <w:r>
              <w:t>2+2</w:t>
            </w:r>
          </w:p>
        </w:tc>
      </w:tr>
      <w:tr w:rsidR="00E5234B" w14:paraId="073F8558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5563" w14:textId="77777777" w:rsidR="00E5234B" w:rsidRDefault="00E5234B" w:rsidP="00A84E97">
            <w:pPr>
              <w:pStyle w:val="TAL"/>
              <w:spacing w:line="0" w:lineRule="atLeast"/>
            </w:pPr>
            <w:r>
              <w:t>Modulation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88F0" w14:textId="77777777" w:rsidR="00E5234B" w:rsidRDefault="00E5234B" w:rsidP="00A84E97">
            <w:pPr>
              <w:pStyle w:val="TAC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3C7A" w14:textId="77777777" w:rsidR="00E5234B" w:rsidRDefault="00E5234B" w:rsidP="00A84E97">
            <w:pPr>
              <w:pStyle w:val="TAC"/>
            </w:pPr>
            <w:r>
              <w:t>64QAM</w:t>
            </w:r>
          </w:p>
        </w:tc>
      </w:tr>
      <w:tr w:rsidR="00E5234B" w14:paraId="34D31672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3A11" w14:textId="77777777" w:rsidR="00E5234B" w:rsidRDefault="00E5234B" w:rsidP="00A84E97">
            <w:pPr>
              <w:pStyle w:val="TAL"/>
              <w:spacing w:line="0" w:lineRule="atLeast"/>
            </w:pPr>
            <w:r>
              <w:t>Target Coding Rate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6164" w14:textId="77777777" w:rsidR="00E5234B" w:rsidRDefault="00E5234B" w:rsidP="00A84E97">
            <w:pPr>
              <w:pStyle w:val="TAC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EA2E" w14:textId="77777777" w:rsidR="00E5234B" w:rsidRDefault="00E5234B" w:rsidP="00A84E97">
            <w:pPr>
              <w:pStyle w:val="TAC"/>
            </w:pPr>
            <w:r>
              <w:t>0.44</w:t>
            </w:r>
          </w:p>
        </w:tc>
      </w:tr>
      <w:tr w:rsidR="00E5234B" w14:paraId="43E587FF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D487" w14:textId="77777777" w:rsidR="00E5234B" w:rsidRDefault="00E5234B" w:rsidP="00A84E97">
            <w:pPr>
              <w:pStyle w:val="TAL"/>
              <w:spacing w:line="0" w:lineRule="atLeast"/>
            </w:pPr>
            <w:r>
              <w:t>Information Bit Payload (Note 4)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12F7" w14:textId="77777777" w:rsidR="00E5234B" w:rsidRDefault="00E5234B" w:rsidP="00A84E97">
            <w:pPr>
              <w:pStyle w:val="TAC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51FD" w14:textId="77777777" w:rsidR="00E5234B" w:rsidRDefault="00E5234B" w:rsidP="00A84E97">
            <w:pPr>
              <w:pStyle w:val="TAC"/>
            </w:pPr>
          </w:p>
        </w:tc>
      </w:tr>
      <w:tr w:rsidR="00E5234B" w14:paraId="1DDB39F4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170E" w14:textId="77777777" w:rsidR="00E5234B" w:rsidRDefault="00E5234B" w:rsidP="00A84E97">
            <w:pPr>
              <w:pStyle w:val="TAL"/>
              <w:spacing w:line="0" w:lineRule="atLeast"/>
            </w:pPr>
            <w:r>
              <w:t xml:space="preserve">  For Sub-Frames 4,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50A0" w14:textId="77777777" w:rsidR="00E5234B" w:rsidRDefault="00E5234B" w:rsidP="00A84E97">
            <w:pPr>
              <w:pStyle w:val="TAC"/>
            </w:pPr>
            <w:r>
              <w:t>Bits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CA1E" w14:textId="77777777" w:rsidR="00E5234B" w:rsidRPr="00E5234B" w:rsidRDefault="00E5234B" w:rsidP="00A84E97">
            <w:pPr>
              <w:pStyle w:val="TAC"/>
            </w:pPr>
            <w:r w:rsidRPr="00E5234B">
              <w:t>16416 (CW0)</w:t>
            </w:r>
          </w:p>
          <w:p w14:paraId="74B79904" w14:textId="77777777" w:rsidR="00E5234B" w:rsidRPr="00E5234B" w:rsidRDefault="00E5234B" w:rsidP="00A84E97">
            <w:pPr>
              <w:pStyle w:val="TAC"/>
            </w:pPr>
            <w:r w:rsidRPr="00E5234B">
              <w:t>32856 (CW1)</w:t>
            </w:r>
          </w:p>
          <w:p w14:paraId="42763087" w14:textId="77777777" w:rsidR="00E5234B" w:rsidRPr="00E5234B" w:rsidRDefault="00E5234B" w:rsidP="00A84E97">
            <w:pPr>
              <w:pStyle w:val="TAC"/>
            </w:pPr>
            <w:r w:rsidRPr="00E5234B">
              <w:t>MCS 18</w:t>
            </w:r>
          </w:p>
        </w:tc>
      </w:tr>
      <w:tr w:rsidR="00E5234B" w14:paraId="37F4FD79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0613" w14:textId="77777777" w:rsidR="00E5234B" w:rsidRDefault="00E5234B" w:rsidP="00A84E97">
            <w:pPr>
              <w:pStyle w:val="TAL"/>
              <w:spacing w:line="0" w:lineRule="atLeast"/>
            </w:pPr>
            <w:r>
              <w:t xml:space="preserve">  For Sub-Frame 1,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0F33" w14:textId="77777777" w:rsidR="00E5234B" w:rsidRDefault="00E5234B" w:rsidP="00A84E97">
            <w:pPr>
              <w:pStyle w:val="TAC"/>
            </w:pPr>
            <w:r>
              <w:t>Bits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DA96" w14:textId="77777777" w:rsidR="00E5234B" w:rsidRPr="00E5234B" w:rsidRDefault="00E5234B" w:rsidP="00A84E97">
            <w:pPr>
              <w:pStyle w:val="TAC"/>
            </w:pPr>
            <w:r w:rsidRPr="00E5234B">
              <w:t>12216 (CW0)</w:t>
            </w:r>
          </w:p>
          <w:p w14:paraId="56929C22" w14:textId="77777777" w:rsidR="00E5234B" w:rsidRPr="00E5234B" w:rsidRDefault="00E5234B" w:rsidP="00A84E97">
            <w:pPr>
              <w:pStyle w:val="TAC"/>
            </w:pPr>
            <w:r w:rsidRPr="00E5234B">
              <w:t>24496 (CW1)</w:t>
            </w:r>
          </w:p>
          <w:p w14:paraId="517CB6EB" w14:textId="77777777" w:rsidR="00E5234B" w:rsidRPr="00E5234B" w:rsidRDefault="00E5234B" w:rsidP="00A84E97">
            <w:pPr>
              <w:pStyle w:val="TAC"/>
            </w:pPr>
            <w:r w:rsidRPr="00E5234B">
              <w:t>MCS 18</w:t>
            </w:r>
          </w:p>
        </w:tc>
      </w:tr>
      <w:tr w:rsidR="00E5234B" w14:paraId="28ACD287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CB78" w14:textId="77777777" w:rsidR="00E5234B" w:rsidRDefault="00E5234B" w:rsidP="00A84E97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 0,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A37F" w14:textId="77777777" w:rsidR="00E5234B" w:rsidRDefault="00E5234B" w:rsidP="00A84E97">
            <w:pPr>
              <w:pStyle w:val="TAC"/>
            </w:pPr>
            <w:r>
              <w:t>Bits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FE00" w14:textId="77777777" w:rsidR="00E5234B" w:rsidRPr="00E5234B" w:rsidRDefault="00E5234B" w:rsidP="00A84E97">
            <w:pPr>
              <w:pStyle w:val="TAC"/>
            </w:pPr>
            <w:r w:rsidRPr="00E5234B">
              <w:t>N/A</w:t>
            </w:r>
          </w:p>
        </w:tc>
      </w:tr>
      <w:tr w:rsidR="00E5234B" w14:paraId="47F333AC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3F7E" w14:textId="77777777" w:rsidR="00E5234B" w:rsidRDefault="00E5234B" w:rsidP="00A84E97">
            <w:pPr>
              <w:pStyle w:val="TAL"/>
              <w:spacing w:line="0" w:lineRule="atLeast"/>
              <w:rPr>
                <w:szCs w:val="22"/>
              </w:rPr>
            </w:pPr>
            <w:r>
              <w:rPr>
                <w:szCs w:val="22"/>
              </w:rPr>
              <w:t>Number of Code Blocks</w:t>
            </w:r>
            <w:r>
              <w:rPr>
                <w:szCs w:val="22"/>
              </w:rPr>
              <w:br/>
              <w:t>(Notes 3 and 4)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6BF7" w14:textId="77777777" w:rsidR="00E5234B" w:rsidRDefault="00E5234B" w:rsidP="00A84E97">
            <w:pPr>
              <w:pStyle w:val="TAC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9621" w14:textId="77777777" w:rsidR="00E5234B" w:rsidRPr="00E5234B" w:rsidRDefault="00E5234B" w:rsidP="00A84E97">
            <w:pPr>
              <w:pStyle w:val="TAC"/>
            </w:pPr>
          </w:p>
        </w:tc>
      </w:tr>
      <w:tr w:rsidR="00E5234B" w14:paraId="15B4ADFD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224D" w14:textId="77777777" w:rsidR="00E5234B" w:rsidRDefault="00E5234B" w:rsidP="00A84E97">
            <w:pPr>
              <w:pStyle w:val="TAL"/>
              <w:spacing w:line="0" w:lineRule="atLeast"/>
            </w:pPr>
            <w:r>
              <w:t xml:space="preserve">  For Sub-Frames 4,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D57D" w14:textId="77777777" w:rsidR="00E5234B" w:rsidRDefault="00E5234B" w:rsidP="00A84E97">
            <w:pPr>
              <w:pStyle w:val="TAC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FD5D" w14:textId="77777777" w:rsidR="00E5234B" w:rsidRPr="00E5234B" w:rsidRDefault="00E5234B" w:rsidP="00A84E97">
            <w:pPr>
              <w:pStyle w:val="TAC"/>
            </w:pPr>
            <w:r w:rsidRPr="00E5234B">
              <w:t>3 (CW0)</w:t>
            </w:r>
          </w:p>
          <w:p w14:paraId="2DB0DAA3" w14:textId="77777777" w:rsidR="00E5234B" w:rsidRPr="00E5234B" w:rsidRDefault="00E5234B" w:rsidP="00A84E97">
            <w:pPr>
              <w:pStyle w:val="TAC"/>
            </w:pPr>
            <w:r w:rsidRPr="00E5234B">
              <w:t>6 (CW1)</w:t>
            </w:r>
          </w:p>
        </w:tc>
      </w:tr>
      <w:tr w:rsidR="00E5234B" w14:paraId="59809434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6EE4" w14:textId="77777777" w:rsidR="00E5234B" w:rsidRDefault="00E5234B" w:rsidP="00A84E97">
            <w:pPr>
              <w:pStyle w:val="TAL"/>
              <w:spacing w:line="0" w:lineRule="atLeast"/>
            </w:pPr>
            <w:r>
              <w:t xml:space="preserve">  For Sub-Frame 1,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1293" w14:textId="77777777" w:rsidR="00E5234B" w:rsidRDefault="00E5234B" w:rsidP="00A84E97">
            <w:pPr>
              <w:pStyle w:val="TAC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3A8B" w14:textId="77777777" w:rsidR="00E5234B" w:rsidRPr="00E5234B" w:rsidRDefault="00E5234B" w:rsidP="00A84E97">
            <w:pPr>
              <w:pStyle w:val="TAC"/>
            </w:pPr>
            <w:r w:rsidRPr="00E5234B">
              <w:t>2 (CW0)</w:t>
            </w:r>
          </w:p>
          <w:p w14:paraId="06058F43" w14:textId="77777777" w:rsidR="00E5234B" w:rsidRPr="00E5234B" w:rsidRDefault="00E5234B" w:rsidP="00A84E97">
            <w:pPr>
              <w:pStyle w:val="TAC"/>
            </w:pPr>
            <w:r w:rsidRPr="00E5234B">
              <w:t>4 (CW1)</w:t>
            </w:r>
          </w:p>
        </w:tc>
      </w:tr>
      <w:tr w:rsidR="00E5234B" w14:paraId="1AE647A7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79ED" w14:textId="77777777" w:rsidR="00E5234B" w:rsidRDefault="00E5234B" w:rsidP="00A84E97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 0,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51F7" w14:textId="77777777" w:rsidR="00E5234B" w:rsidRDefault="00E5234B" w:rsidP="00A84E97">
            <w:pPr>
              <w:pStyle w:val="TAC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348A" w14:textId="77777777" w:rsidR="00E5234B" w:rsidRPr="00E5234B" w:rsidRDefault="00E5234B" w:rsidP="00A84E97">
            <w:pPr>
              <w:pStyle w:val="TAC"/>
            </w:pPr>
            <w:r w:rsidRPr="00E5234B">
              <w:t xml:space="preserve"> N/A</w:t>
            </w:r>
          </w:p>
        </w:tc>
      </w:tr>
      <w:tr w:rsidR="00E5234B" w14:paraId="003DC1FF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A4D7" w14:textId="77777777" w:rsidR="00E5234B" w:rsidRDefault="00E5234B" w:rsidP="00A84E97">
            <w:pPr>
              <w:pStyle w:val="TAL"/>
              <w:spacing w:line="0" w:lineRule="atLeast"/>
            </w:pPr>
            <w:r>
              <w:t>Binary Channel Bits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9769" w14:textId="77777777" w:rsidR="00E5234B" w:rsidRDefault="00E5234B" w:rsidP="00A84E97">
            <w:pPr>
              <w:pStyle w:val="TAC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5FAD" w14:textId="77777777" w:rsidR="00E5234B" w:rsidRPr="00E5234B" w:rsidRDefault="00E5234B" w:rsidP="00A84E97">
            <w:pPr>
              <w:pStyle w:val="TAC"/>
            </w:pPr>
          </w:p>
        </w:tc>
      </w:tr>
      <w:tr w:rsidR="00E5234B" w14:paraId="7AF73E9D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F1AE" w14:textId="77777777" w:rsidR="00E5234B" w:rsidRDefault="00E5234B" w:rsidP="00A84E97">
            <w:pPr>
              <w:pStyle w:val="TAL"/>
              <w:spacing w:line="0" w:lineRule="atLeast"/>
            </w:pPr>
            <w:r>
              <w:t xml:space="preserve">  For Sub-Frames 4,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9A32" w14:textId="77777777" w:rsidR="00E5234B" w:rsidRDefault="00E5234B" w:rsidP="00A84E97">
            <w:pPr>
              <w:pStyle w:val="TAC"/>
            </w:pPr>
            <w:r>
              <w:t>Bits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4D4D" w14:textId="77777777" w:rsidR="00E5234B" w:rsidRPr="00E5234B" w:rsidRDefault="00E5234B" w:rsidP="00A84E97">
            <w:pPr>
              <w:pStyle w:val="TAC"/>
            </w:pPr>
            <w:r w:rsidRPr="00E5234B">
              <w:t>38400 (CW0)</w:t>
            </w:r>
          </w:p>
          <w:p w14:paraId="74F15458" w14:textId="77777777" w:rsidR="00E5234B" w:rsidRPr="00E5234B" w:rsidRDefault="00E5234B" w:rsidP="00A84E97">
            <w:pPr>
              <w:pStyle w:val="TAC"/>
            </w:pPr>
            <w:r w:rsidRPr="00E5234B">
              <w:t>76800 (CW1)</w:t>
            </w:r>
          </w:p>
        </w:tc>
      </w:tr>
      <w:tr w:rsidR="00E5234B" w14:paraId="51D54470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049E" w14:textId="77777777" w:rsidR="00E5234B" w:rsidRDefault="00E5234B" w:rsidP="00A84E97">
            <w:pPr>
              <w:pStyle w:val="TAL"/>
              <w:spacing w:line="0" w:lineRule="atLeast"/>
            </w:pPr>
            <w:r>
              <w:t xml:space="preserve">  For Sub-Frame 1,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1DB5" w14:textId="77777777" w:rsidR="00E5234B" w:rsidRDefault="00E5234B" w:rsidP="00A84E97">
            <w:pPr>
              <w:pStyle w:val="TAC"/>
            </w:pPr>
            <w:r>
              <w:t>Bits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696B" w14:textId="77777777" w:rsidR="00E5234B" w:rsidRPr="00E5234B" w:rsidRDefault="00E5234B" w:rsidP="00A84E97">
            <w:pPr>
              <w:pStyle w:val="TAC"/>
              <w:rPr>
                <w:lang w:eastAsia="zh-CN"/>
              </w:rPr>
            </w:pPr>
            <w:r w:rsidRPr="00E5234B">
              <w:rPr>
                <w:lang w:eastAsia="zh-CN"/>
              </w:rPr>
              <w:t>30768 (CW0)</w:t>
            </w:r>
          </w:p>
          <w:p w14:paraId="5D58FE58" w14:textId="77777777" w:rsidR="00E5234B" w:rsidRPr="00E5234B" w:rsidRDefault="00E5234B" w:rsidP="00A84E97">
            <w:pPr>
              <w:pStyle w:val="TAC"/>
            </w:pPr>
            <w:r w:rsidRPr="00E5234B">
              <w:rPr>
                <w:lang w:eastAsia="zh-CN"/>
              </w:rPr>
              <w:t>61536 (CW1)</w:t>
            </w:r>
          </w:p>
        </w:tc>
      </w:tr>
      <w:tr w:rsidR="00E5234B" w14:paraId="55F789F2" w14:textId="77777777" w:rsidTr="00E5234B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68CE" w14:textId="77777777" w:rsidR="00E5234B" w:rsidRDefault="00E5234B" w:rsidP="00A84E97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 0,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AB29" w14:textId="77777777" w:rsidR="00E5234B" w:rsidRDefault="00E5234B" w:rsidP="00A84E97">
            <w:pPr>
              <w:pStyle w:val="TAC"/>
            </w:pPr>
            <w:r>
              <w:t>Bits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1531" w14:textId="77777777" w:rsidR="00E5234B" w:rsidRPr="00E5234B" w:rsidRDefault="00E5234B" w:rsidP="00A84E97">
            <w:pPr>
              <w:pStyle w:val="TAC"/>
            </w:pPr>
            <w:r w:rsidRPr="00E5234B">
              <w:t>N/A</w:t>
            </w:r>
          </w:p>
        </w:tc>
      </w:tr>
      <w:tr w:rsidR="00E5234B" w14:paraId="16C8C2B6" w14:textId="77777777" w:rsidTr="00E5234B">
        <w:trPr>
          <w:trHeight w:val="70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F929" w14:textId="77777777" w:rsidR="00E5234B" w:rsidRDefault="00E5234B" w:rsidP="00A84E97">
            <w:pPr>
              <w:pStyle w:val="TAL"/>
              <w:spacing w:line="0" w:lineRule="atLeast"/>
            </w:pPr>
            <w:r>
              <w:t>Max. Throughput averaged over 1 frame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511E" w14:textId="77777777" w:rsidR="00E5234B" w:rsidRDefault="00E5234B" w:rsidP="00A84E97">
            <w:pPr>
              <w:pStyle w:val="TAC"/>
            </w:pPr>
            <w:r>
              <w:t>Mbps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C0B8" w14:textId="77777777" w:rsidR="00E5234B" w:rsidRPr="00E5234B" w:rsidRDefault="00E5234B" w:rsidP="00A84E97">
            <w:pPr>
              <w:pStyle w:val="TAC"/>
            </w:pPr>
            <w:r w:rsidRPr="00E5234B">
              <w:t>5.726 (CW0)</w:t>
            </w:r>
          </w:p>
          <w:p w14:paraId="10CC1E00" w14:textId="77777777" w:rsidR="00E5234B" w:rsidRPr="00E5234B" w:rsidRDefault="00E5234B" w:rsidP="00A84E97">
            <w:pPr>
              <w:pStyle w:val="TAC"/>
            </w:pPr>
            <w:r w:rsidRPr="00E5234B">
              <w:t>11.470 (CW1)</w:t>
            </w:r>
          </w:p>
        </w:tc>
      </w:tr>
      <w:tr w:rsidR="00E5234B" w14:paraId="5D3CFAE4" w14:textId="77777777" w:rsidTr="00E5234B">
        <w:trPr>
          <w:trHeight w:val="70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6B47" w14:textId="77777777" w:rsidR="00E5234B" w:rsidRDefault="00E5234B" w:rsidP="00A84E97">
            <w:pPr>
              <w:pStyle w:val="TAL"/>
              <w:spacing w:line="0" w:lineRule="atLeast"/>
            </w:pPr>
            <w:r>
              <w:t>UE Category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59BF" w14:textId="77777777" w:rsidR="00E5234B" w:rsidRDefault="00E5234B" w:rsidP="00A84E97">
            <w:pPr>
              <w:pStyle w:val="TAC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D981" w14:textId="77777777" w:rsidR="00E5234B" w:rsidRPr="00E5234B" w:rsidRDefault="00E5234B" w:rsidP="00A84E97">
            <w:pPr>
              <w:pStyle w:val="TAC"/>
            </w:pPr>
            <w:r w:rsidRPr="00E5234B">
              <w:t>≥ 2</w:t>
            </w:r>
          </w:p>
        </w:tc>
      </w:tr>
    </w:tbl>
    <w:p w14:paraId="4F48BB93" w14:textId="77777777" w:rsidR="00595D8E" w:rsidRDefault="00595D8E" w:rsidP="00595D8E"/>
    <w:p w14:paraId="3450D8EF" w14:textId="77777777" w:rsidR="00595D8E" w:rsidRDefault="00595D8E" w:rsidP="00595D8E"/>
    <w:p w14:paraId="1C9F1D32" w14:textId="77777777" w:rsidR="00595D8E" w:rsidRDefault="00595D8E" w:rsidP="00595D8E"/>
    <w:p w14:paraId="1F2FCEDF" w14:textId="77777777" w:rsidR="00595D8E" w:rsidRDefault="00595D8E" w:rsidP="00595D8E"/>
    <w:p w14:paraId="2F798FE5" w14:textId="77777777" w:rsidR="00E5234B" w:rsidRDefault="00E5234B" w:rsidP="00E5234B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58AC5D58" wp14:editId="151E602A">
            <wp:extent cx="4809600" cy="3600000"/>
            <wp:effectExtent l="0" t="0" r="0" b="635"/>
            <wp:docPr id="10" name="Picture 10" descr="Z:\fga\branches\2016\RAN4_78_Feb2016_DL4RX_CCH_IM\results\36_101_tests\TM3 TDD 4Layers 4R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Z:\fga\branches\2016\RAN4_78_Feb2016_DL4RX_CCH_IM\results\36_101_tests\TM3 TDD 4Layers 4Rx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5DD26" w14:textId="61A23E9F" w:rsidR="00E5234B" w:rsidRDefault="00E5234B" w:rsidP="00E5234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D0147">
        <w:rPr>
          <w:noProof/>
        </w:rPr>
        <w:t>4</w:t>
      </w:r>
      <w:r>
        <w:fldChar w:fldCharType="end"/>
      </w:r>
      <w:r>
        <w:t>: Alignment simulation results for TDD TM3, 3 Layers</w:t>
      </w:r>
    </w:p>
    <w:p w14:paraId="08201456" w14:textId="3F03F7CA" w:rsidR="00595D8E" w:rsidRDefault="00595D8E" w:rsidP="00E5234B">
      <w:pPr>
        <w:pStyle w:val="Caption"/>
      </w:pPr>
    </w:p>
    <w:p w14:paraId="22749526" w14:textId="76C144A7" w:rsidR="00E5234B" w:rsidRDefault="00E5234B" w:rsidP="00E5234B">
      <w:pPr>
        <w:pStyle w:val="Heading2"/>
      </w:pPr>
      <w:r>
        <w:t>TDD TM4, rank 4</w:t>
      </w:r>
    </w:p>
    <w:p w14:paraId="11C4A3F9" w14:textId="77777777" w:rsidR="00E5234B" w:rsidRDefault="00E5234B" w:rsidP="00E5234B"/>
    <w:p w14:paraId="74B5AF76" w14:textId="79C5F7F9" w:rsidR="00E5234B" w:rsidRDefault="00E5234B" w:rsidP="00E5234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D0147">
        <w:rPr>
          <w:noProof/>
        </w:rPr>
        <w:t>9</w:t>
      </w:r>
      <w:r>
        <w:fldChar w:fldCharType="end"/>
      </w:r>
      <w:r>
        <w:t>: Proposed test configuration for TDD TM4 rank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612"/>
        <w:gridCol w:w="928"/>
        <w:gridCol w:w="2415"/>
      </w:tblGrid>
      <w:tr w:rsidR="00E5234B" w14:paraId="5C1E6E59" w14:textId="77777777" w:rsidTr="00E5234B">
        <w:trPr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B5ED78" w14:textId="77777777" w:rsidR="00E5234B" w:rsidRDefault="00E5234B" w:rsidP="00A84E97">
            <w:pPr>
              <w:pStyle w:val="TAH"/>
              <w:rPr>
                <w:rFonts w:eastAsia="?? ??" w:cs="v5.0.0"/>
              </w:rPr>
            </w:pPr>
            <w:r>
              <w:rPr>
                <w:rFonts w:eastAsia="?? ??" w:cs="v5.0.0"/>
              </w:rPr>
              <w:t>Parameter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3DDA7" w14:textId="77777777" w:rsidR="00E5234B" w:rsidRDefault="00E5234B" w:rsidP="00A84E97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Unit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870D84" w14:textId="77777777" w:rsidR="00E5234B" w:rsidRDefault="00E5234B" w:rsidP="00A84E97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TM4 test</w:t>
            </w:r>
          </w:p>
        </w:tc>
      </w:tr>
      <w:tr w:rsidR="00E5234B" w14:paraId="402DBE62" w14:textId="77777777" w:rsidTr="00E5234B">
        <w:trPr>
          <w:cantSplit/>
          <w:jc w:val="center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2DAB" w14:textId="77777777" w:rsidR="00E5234B" w:rsidRDefault="00E5234B" w:rsidP="00A84E97">
            <w:pPr>
              <w:pStyle w:val="TAC"/>
              <w:rPr>
                <w:rFonts w:cs="v5.0.0"/>
              </w:rPr>
            </w:pPr>
            <w:r>
              <w:t>Downlink power allocation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AABA" w14:textId="77777777" w:rsidR="00E5234B" w:rsidRDefault="00E5234B" w:rsidP="00A84E97">
            <w:pPr>
              <w:pStyle w:val="TAC"/>
              <w:rPr>
                <w:rFonts w:cs="v5.0.0"/>
              </w:rPr>
            </w:pPr>
            <w:r>
              <w:rPr>
                <w:position w:val="-10"/>
              </w:rPr>
              <w:object w:dxaOrig="285" w:dyaOrig="285" w14:anchorId="2826765D">
                <v:shape id="_x0000_i1041" type="#_x0000_t75" style="width:14.25pt;height:14.25pt" o:ole="">
                  <v:imagedata r:id="rId9" o:title=""/>
                </v:shape>
                <o:OLEObject Type="Embed" ProgID="Equation.3" ShapeID="_x0000_i1041" DrawAspect="Content" ObjectID="_1516453616" r:id="rId34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5E7E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4D86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-6</w:t>
            </w:r>
          </w:p>
        </w:tc>
      </w:tr>
      <w:tr w:rsidR="00E5234B" w14:paraId="032736C5" w14:textId="77777777" w:rsidTr="00E5234B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91FE" w14:textId="77777777" w:rsidR="00E5234B" w:rsidRDefault="00E5234B" w:rsidP="00A84E97">
            <w:pPr>
              <w:spacing w:after="0"/>
              <w:rPr>
                <w:rFonts w:ascii="Arial" w:hAnsi="Arial" w:cs="v5.0.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7AC9" w14:textId="77777777" w:rsidR="00E5234B" w:rsidRDefault="00E5234B" w:rsidP="00A84E97">
            <w:pPr>
              <w:pStyle w:val="TAC"/>
              <w:rPr>
                <w:rFonts w:cs="v5.0.0"/>
              </w:rPr>
            </w:pPr>
            <w:r>
              <w:rPr>
                <w:position w:val="-10"/>
              </w:rPr>
              <w:object w:dxaOrig="270" w:dyaOrig="285" w14:anchorId="6697A60C">
                <v:shape id="_x0000_i1042" type="#_x0000_t75" style="width:13.5pt;height:14.25pt" o:ole="">
                  <v:imagedata r:id="rId11" o:title=""/>
                </v:shape>
                <o:OLEObject Type="Embed" ProgID="Equation.3" ShapeID="_x0000_i1042" DrawAspect="Content" ObjectID="_1516453617" r:id="rId35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7617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6A98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-6 (Note 1)</w:t>
            </w:r>
          </w:p>
        </w:tc>
      </w:tr>
      <w:tr w:rsidR="00E5234B" w14:paraId="58C51B74" w14:textId="77777777" w:rsidTr="00E5234B">
        <w:trPr>
          <w:cantSplit/>
          <w:jc w:val="center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C61D" w14:textId="77777777" w:rsidR="00E5234B" w:rsidRDefault="00E5234B" w:rsidP="00A84E97">
            <w:pPr>
              <w:spacing w:after="0"/>
              <w:rPr>
                <w:rFonts w:ascii="Arial" w:hAnsi="Arial" w:cs="v5.0.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EFE5" w14:textId="77777777" w:rsidR="00E5234B" w:rsidRDefault="00E5234B" w:rsidP="00A84E97">
            <w:pPr>
              <w:pStyle w:val="TAC"/>
            </w:pPr>
            <w:r>
              <w:sym w:font="Symbol" w:char="F073"/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1F38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26CB" w14:textId="77777777" w:rsidR="00E5234B" w:rsidRDefault="00E5234B" w:rsidP="00A84E97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E5234B" w14:paraId="5E16B00C" w14:textId="77777777" w:rsidTr="00E5234B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0596" w14:textId="77777777" w:rsidR="00E5234B" w:rsidRDefault="00E5234B" w:rsidP="00A84E97">
            <w:pPr>
              <w:pStyle w:val="TAC"/>
              <w:rPr>
                <w:rFonts w:cs="v5.0.0"/>
              </w:rPr>
            </w:pPr>
            <w:r>
              <w:rPr>
                <w:position w:val="-12"/>
              </w:rPr>
              <w:object w:dxaOrig="390" w:dyaOrig="345" w14:anchorId="62CA1983">
                <v:shape id="_x0000_i1043" type="#_x0000_t75" style="width:19.5pt;height:17.25pt" o:ole="">
                  <v:imagedata r:id="rId13" o:title=""/>
                </v:shape>
                <o:OLEObject Type="Embed" ProgID="Equation.3" ShapeID="_x0000_i1043" DrawAspect="Content" ObjectID="_1516453618" r:id="rId36"/>
              </w:object>
            </w:r>
            <w:r>
              <w:t>at antenna port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1A2B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/>
              </w:rPr>
              <w:t>dBm</w:t>
            </w:r>
            <w:proofErr w:type="spellEnd"/>
            <w:r>
              <w:rPr>
                <w:rFonts w:eastAsia="?? ??"/>
              </w:rPr>
              <w:t>/15kHz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FBE7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E5234B" w14:paraId="462F3702" w14:textId="77777777" w:rsidTr="00E5234B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A21D" w14:textId="77777777" w:rsidR="00E5234B" w:rsidRDefault="00E5234B" w:rsidP="00A84E97">
            <w:pPr>
              <w:pStyle w:val="TAC"/>
            </w:pPr>
            <w:r>
              <w:t>PDSCH transmission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FFA4" w14:textId="77777777" w:rsidR="00E5234B" w:rsidRDefault="00E5234B" w:rsidP="00A84E97">
            <w:pPr>
              <w:pStyle w:val="TAC"/>
              <w:rPr>
                <w:rFonts w:eastAsia="?? ??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D2D6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E5234B" w14:paraId="15293974" w14:textId="77777777" w:rsidTr="00E5234B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1B59" w14:textId="77777777" w:rsidR="00E5234B" w:rsidRDefault="00E5234B" w:rsidP="00A84E97">
            <w:pPr>
              <w:pStyle w:val="TAC"/>
            </w:pPr>
            <w:r>
              <w:t>PDSCH rank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F414" w14:textId="77777777" w:rsidR="00E5234B" w:rsidRDefault="00E5234B" w:rsidP="00A84E97">
            <w:pPr>
              <w:pStyle w:val="TAC"/>
              <w:rPr>
                <w:rFonts w:eastAsia="?? ??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2A9A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E5234B" w14:paraId="32BA907C" w14:textId="77777777" w:rsidTr="00E5234B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D302" w14:textId="77777777" w:rsidR="00E5234B" w:rsidRDefault="00E5234B" w:rsidP="00A84E97">
            <w:pPr>
              <w:pStyle w:val="TAC"/>
            </w:pPr>
            <w:r>
              <w:t>Number of HARQ processes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D297" w14:textId="77777777" w:rsidR="00E5234B" w:rsidRDefault="00E5234B" w:rsidP="00A84E97">
            <w:pPr>
              <w:pStyle w:val="TAC"/>
              <w:rPr>
                <w:rFonts w:eastAsia="?? ??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B767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7</w:t>
            </w:r>
          </w:p>
        </w:tc>
      </w:tr>
      <w:tr w:rsidR="00E5234B" w14:paraId="373985C2" w14:textId="77777777" w:rsidTr="00E5234B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A303" w14:textId="77777777" w:rsidR="00E5234B" w:rsidRDefault="00E5234B" w:rsidP="00A84E97">
            <w:pPr>
              <w:pStyle w:val="TAC"/>
            </w:pPr>
            <w:r>
              <w:t>HARQ redundancy version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8C40" w14:textId="77777777" w:rsidR="00E5234B" w:rsidRDefault="00E5234B" w:rsidP="00A84E97">
            <w:pPr>
              <w:pStyle w:val="TAC"/>
              <w:rPr>
                <w:rFonts w:eastAsia="?? ??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C29B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{0,1,2,3}</w:t>
            </w:r>
          </w:p>
        </w:tc>
      </w:tr>
      <w:tr w:rsidR="00E5234B" w14:paraId="591F30A9" w14:textId="77777777" w:rsidTr="00E5234B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27F6" w14:textId="77777777" w:rsidR="00E5234B" w:rsidRDefault="00E5234B" w:rsidP="00A84E97">
            <w:pPr>
              <w:pStyle w:val="TAC"/>
            </w:pPr>
            <w:r>
              <w:t>CFI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E2F5" w14:textId="77777777" w:rsidR="00E5234B" w:rsidRDefault="00E5234B" w:rsidP="00A84E97">
            <w:pPr>
              <w:pStyle w:val="TAC"/>
              <w:rPr>
                <w:rFonts w:eastAsia="?? ??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C64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</w:t>
            </w:r>
          </w:p>
        </w:tc>
      </w:tr>
      <w:tr w:rsidR="00E5234B" w14:paraId="0F48999C" w14:textId="77777777" w:rsidTr="00E5234B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B8A9" w14:textId="77777777" w:rsidR="00E5234B" w:rsidRDefault="00E5234B" w:rsidP="00A84E97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Precoding granularity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E922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PRB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D80F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50</w:t>
            </w:r>
          </w:p>
        </w:tc>
      </w:tr>
      <w:tr w:rsidR="00E5234B" w14:paraId="3CDFD121" w14:textId="77777777" w:rsidTr="00E5234B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A732" w14:textId="77777777" w:rsidR="00E5234B" w:rsidRDefault="00E5234B" w:rsidP="00A84E97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PMI delay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2BD8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1411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10 or 11</w:t>
            </w:r>
          </w:p>
        </w:tc>
      </w:tr>
      <w:tr w:rsidR="00E5234B" w14:paraId="33248F3D" w14:textId="77777777" w:rsidTr="00E5234B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A9B0" w14:textId="77777777" w:rsidR="00E5234B" w:rsidRDefault="00E5234B" w:rsidP="00A84E97">
            <w:pPr>
              <w:pStyle w:val="TAC"/>
              <w:rPr>
                <w:rFonts w:cs="v5.0.0"/>
              </w:rPr>
            </w:pPr>
            <w:r>
              <w:t>Reporting interval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8D1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  <w:proofErr w:type="spellStart"/>
            <w:r>
              <w:t>ms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2EC7" w14:textId="77777777" w:rsidR="00E5234B" w:rsidRDefault="00E5234B" w:rsidP="00A84E97">
            <w:pPr>
              <w:pStyle w:val="TAC"/>
            </w:pPr>
            <w:r>
              <w:t>1 or 4</w:t>
            </w:r>
          </w:p>
        </w:tc>
      </w:tr>
      <w:tr w:rsidR="00E5234B" w14:paraId="0A51F388" w14:textId="77777777" w:rsidTr="00E5234B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F63F" w14:textId="77777777" w:rsidR="00E5234B" w:rsidRDefault="00E5234B" w:rsidP="00A84E97">
            <w:pPr>
              <w:pStyle w:val="TAC"/>
              <w:rPr>
                <w:rFonts w:cs="v5.0.0"/>
              </w:rPr>
            </w:pPr>
            <w:r>
              <w:t>Reporting mode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959F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DECC" w14:textId="77777777" w:rsidR="00E5234B" w:rsidRDefault="00E5234B" w:rsidP="00A84E97">
            <w:pPr>
              <w:pStyle w:val="TAC"/>
            </w:pPr>
            <w:r>
              <w:t>PUSCH 3-1</w:t>
            </w:r>
          </w:p>
        </w:tc>
      </w:tr>
      <w:tr w:rsidR="00E5234B" w14:paraId="4480EAF4" w14:textId="77777777" w:rsidTr="00E5234B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5D76" w14:textId="77777777" w:rsidR="00E5234B" w:rsidRDefault="00E5234B" w:rsidP="00A84E97">
            <w:pPr>
              <w:pStyle w:val="TAC"/>
            </w:pPr>
            <w:proofErr w:type="spellStart"/>
            <w:r>
              <w:rPr>
                <w:rFonts w:eastAsia="?? ??" w:cs="v4.2.0"/>
              </w:rPr>
              <w:t>CodeBookSubsetRestriction</w:t>
            </w:r>
            <w:proofErr w:type="spellEnd"/>
            <w:r>
              <w:rPr>
                <w:rFonts w:eastAsia="?? ??" w:cs="v4.2.0"/>
              </w:rPr>
              <w:t xml:space="preserve"> bitmap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1C0F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2B47" w14:textId="77777777" w:rsidR="00E5234B" w:rsidRDefault="00E5234B" w:rsidP="00A84E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FFFF000000000000</w:t>
            </w:r>
          </w:p>
        </w:tc>
      </w:tr>
      <w:tr w:rsidR="00E5234B" w14:paraId="312F2803" w14:textId="77777777" w:rsidTr="00E5234B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7A45" w14:textId="77777777" w:rsidR="00E5234B" w:rsidRDefault="00E5234B" w:rsidP="00A84E97">
            <w:pPr>
              <w:pStyle w:val="TAC"/>
              <w:rPr>
                <w:rFonts w:eastAsia="?? ??" w:cs="v4.2.0"/>
              </w:rPr>
            </w:pPr>
            <w:r>
              <w:t>Uplink-Downlink Configuration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648F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174F" w14:textId="77777777" w:rsidR="00E5234B" w:rsidRDefault="00E5234B" w:rsidP="00A84E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E5234B" w14:paraId="529B2394" w14:textId="77777777" w:rsidTr="00E5234B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CDBC" w14:textId="77777777" w:rsidR="00E5234B" w:rsidRDefault="00E5234B" w:rsidP="00A84E97">
            <w:pPr>
              <w:pStyle w:val="TAC"/>
            </w:pPr>
            <w:r>
              <w:t xml:space="preserve">Special </w:t>
            </w:r>
            <w:proofErr w:type="spellStart"/>
            <w:r>
              <w:t>subframe</w:t>
            </w:r>
            <w:proofErr w:type="spellEnd"/>
            <w:r>
              <w:t xml:space="preserve"> configuration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8C8D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40C9" w14:textId="77777777" w:rsidR="00E5234B" w:rsidRDefault="00E5234B" w:rsidP="00A84E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E5234B" w14:paraId="04E6EF40" w14:textId="77777777" w:rsidTr="00E5234B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C653" w14:textId="77777777" w:rsidR="00E5234B" w:rsidRDefault="00E5234B" w:rsidP="00A84E97">
            <w:pPr>
              <w:pStyle w:val="TAC"/>
            </w:pPr>
            <w:r>
              <w:t>Antenna configuration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24A9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5183" w14:textId="77777777" w:rsidR="00E5234B" w:rsidRDefault="00E5234B" w:rsidP="00A84E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4x4</w:t>
            </w:r>
          </w:p>
        </w:tc>
      </w:tr>
      <w:tr w:rsidR="00E5234B" w14:paraId="1EF29333" w14:textId="77777777" w:rsidTr="00E5234B">
        <w:trPr>
          <w:cantSplit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29DE" w14:textId="77777777" w:rsidR="00E5234B" w:rsidRDefault="00E5234B" w:rsidP="00A84E97">
            <w:pPr>
              <w:pStyle w:val="TAC"/>
            </w:pPr>
            <w:proofErr w:type="spellStart"/>
            <w:r>
              <w:t>Propagatoin</w:t>
            </w:r>
            <w:proofErr w:type="spellEnd"/>
            <w:r>
              <w:t xml:space="preserve"> channel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E54A" w14:textId="77777777" w:rsidR="00E5234B" w:rsidRDefault="00E5234B" w:rsidP="00A84E97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E127" w14:textId="77777777" w:rsidR="00E5234B" w:rsidRDefault="00E5234B" w:rsidP="00A84E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EPA5 Low Correlation</w:t>
            </w:r>
          </w:p>
        </w:tc>
      </w:tr>
      <w:tr w:rsidR="00E5234B" w14:paraId="27444894" w14:textId="77777777" w:rsidTr="00E5234B">
        <w:trPr>
          <w:cantSplit/>
          <w:jc w:val="center"/>
        </w:trPr>
        <w:tc>
          <w:tcPr>
            <w:tcW w:w="3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5220" w14:textId="77777777" w:rsidR="00E5234B" w:rsidRPr="007C6D79" w:rsidRDefault="00E5234B" w:rsidP="00A84E97">
            <w:pPr>
              <w:pStyle w:val="TAN"/>
              <w:rPr>
                <w:lang w:val="fr-FR" w:eastAsia="zh-CN"/>
              </w:rPr>
            </w:pPr>
            <w:r>
              <w:rPr>
                <w:lang w:val="fr-FR"/>
              </w:rPr>
              <w:t>Note 1</w:t>
            </w:r>
            <w:proofErr w:type="gramStart"/>
            <w:r>
              <w:rPr>
                <w:lang w:val="fr-FR"/>
              </w:rPr>
              <w:t>:</w:t>
            </w:r>
            <w:r>
              <w:rPr>
                <w:lang w:val="fr-FR"/>
              </w:rPr>
              <w:tab/>
            </w:r>
            <w:r>
              <w:rPr>
                <w:position w:val="-10"/>
              </w:rPr>
              <w:object w:dxaOrig="540" w:dyaOrig="285" w14:anchorId="7E4199CB">
                <v:shape id="_x0000_i1044" type="#_x0000_t75" style="width:27pt;height:14.25pt" o:ole="">
                  <v:imagedata r:id="rId15" o:title=""/>
                </v:shape>
                <o:OLEObject Type="Embed" ProgID="Equation.3" ShapeID="_x0000_i1044" DrawAspect="Content" ObjectID="_1516453619" r:id="rId37"/>
              </w:object>
            </w:r>
            <w:r>
              <w:rPr>
                <w:lang w:val="fr-FR" w:eastAsia="zh-CN"/>
              </w:rPr>
              <w:t>.</w:t>
            </w:r>
            <w:proofErr w:type="gram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F8A3" w14:textId="77777777" w:rsidR="00E5234B" w:rsidRDefault="00E5234B" w:rsidP="00A84E97">
            <w:pPr>
              <w:pStyle w:val="TAN"/>
              <w:rPr>
                <w:lang w:val="fr-FR"/>
              </w:rPr>
            </w:pPr>
          </w:p>
        </w:tc>
      </w:tr>
    </w:tbl>
    <w:p w14:paraId="3FD34C64" w14:textId="77777777" w:rsidR="00E5234B" w:rsidRPr="00E5234B" w:rsidRDefault="00E5234B" w:rsidP="00E5234B"/>
    <w:p w14:paraId="51B8DA1E" w14:textId="77777777" w:rsidR="00595D8E" w:rsidRDefault="00595D8E" w:rsidP="00595D8E"/>
    <w:p w14:paraId="3B94978D" w14:textId="77777777" w:rsidR="00595D8E" w:rsidRDefault="00595D8E" w:rsidP="00595D8E"/>
    <w:p w14:paraId="4E86D037" w14:textId="77777777" w:rsidR="00595D8E" w:rsidRDefault="00595D8E" w:rsidP="00595D8E"/>
    <w:p w14:paraId="24EEBF93" w14:textId="77777777" w:rsidR="00595D8E" w:rsidRDefault="00595D8E" w:rsidP="00595D8E"/>
    <w:p w14:paraId="76382BF6" w14:textId="77777777" w:rsidR="00595D8E" w:rsidRDefault="00595D8E" w:rsidP="00595D8E"/>
    <w:p w14:paraId="63FB7A18" w14:textId="77777777" w:rsidR="00595D8E" w:rsidRDefault="00595D8E" w:rsidP="00595D8E"/>
    <w:p w14:paraId="4187E2FB" w14:textId="77777777" w:rsidR="00595D8E" w:rsidRDefault="00595D8E" w:rsidP="00595D8E"/>
    <w:p w14:paraId="151B7F1E" w14:textId="77777777" w:rsidR="00595D8E" w:rsidRDefault="00595D8E" w:rsidP="00595D8E"/>
    <w:p w14:paraId="5AE863C2" w14:textId="77777777" w:rsidR="00595D8E" w:rsidRDefault="00595D8E" w:rsidP="00595D8E"/>
    <w:p w14:paraId="2047FCB8" w14:textId="77777777" w:rsidR="00595D8E" w:rsidRDefault="00595D8E" w:rsidP="00595D8E"/>
    <w:p w14:paraId="04B6E043" w14:textId="77777777" w:rsidR="00595D8E" w:rsidRDefault="00595D8E" w:rsidP="00595D8E"/>
    <w:p w14:paraId="76C60D67" w14:textId="77777777" w:rsidR="00595D8E" w:rsidRDefault="00595D8E" w:rsidP="00595D8E"/>
    <w:p w14:paraId="26FD28EC" w14:textId="2BF47D81" w:rsidR="00595D8E" w:rsidRDefault="00595D8E" w:rsidP="00595D8E">
      <w:pPr>
        <w:pStyle w:val="TH"/>
        <w:jc w:val="left"/>
      </w:pPr>
    </w:p>
    <w:p w14:paraId="3749266B" w14:textId="61E72F84" w:rsidR="00E5234B" w:rsidRDefault="00E5234B" w:rsidP="00E5234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D0147">
        <w:rPr>
          <w:noProof/>
        </w:rPr>
        <w:t>10</w:t>
      </w:r>
      <w:r>
        <w:fldChar w:fldCharType="end"/>
      </w:r>
      <w:r>
        <w:t>: Proposed Reference channel for</w:t>
      </w:r>
      <w:r w:rsidR="005D0147">
        <w:t xml:space="preserve"> T</w:t>
      </w:r>
      <w:r>
        <w:t>DD TM4 4 Layer test</w:t>
      </w:r>
    </w:p>
    <w:tbl>
      <w:tblPr>
        <w:tblW w:w="6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737"/>
        <w:gridCol w:w="2906"/>
      </w:tblGrid>
      <w:tr w:rsidR="00E5234B" w14:paraId="398A1F43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CFD" w14:textId="77777777" w:rsidR="00E5234B" w:rsidRDefault="00E5234B" w:rsidP="00595D8E">
            <w:pPr>
              <w:pStyle w:val="TAH"/>
              <w:spacing w:line="0" w:lineRule="atLeast"/>
            </w:pPr>
            <w:r>
              <w:t>Parameter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5C25" w14:textId="77777777" w:rsidR="00E5234B" w:rsidRDefault="00E5234B" w:rsidP="00595D8E">
            <w:pPr>
              <w:pStyle w:val="TAH"/>
              <w:spacing w:line="0" w:lineRule="atLeast"/>
            </w:pPr>
            <w:r>
              <w:t>Unit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E968" w14:textId="123E5AC6" w:rsidR="00E5234B" w:rsidRPr="00EC30EB" w:rsidRDefault="00E5234B" w:rsidP="00595D8E">
            <w:pPr>
              <w:pStyle w:val="TAC"/>
              <w:rPr>
                <w:b/>
              </w:rPr>
            </w:pPr>
            <w:r w:rsidRPr="00EC30EB">
              <w:rPr>
                <w:b/>
              </w:rPr>
              <w:t>Value</w:t>
            </w:r>
          </w:p>
        </w:tc>
      </w:tr>
      <w:tr w:rsidR="00E5234B" w14:paraId="18936538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1713" w14:textId="77777777" w:rsidR="00E5234B" w:rsidRDefault="00E5234B" w:rsidP="00595D8E">
            <w:pPr>
              <w:pStyle w:val="TAL"/>
              <w:spacing w:line="0" w:lineRule="atLeast"/>
            </w:pPr>
            <w:r>
              <w:t>Reference channel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DD31" w14:textId="77777777" w:rsidR="00E5234B" w:rsidRDefault="00E5234B" w:rsidP="00595D8E">
            <w:pPr>
              <w:pStyle w:val="TAC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AE9" w14:textId="77777777" w:rsidR="00E5234B" w:rsidRDefault="00E5234B" w:rsidP="00595D8E">
            <w:pPr>
              <w:pStyle w:val="TAC"/>
            </w:pPr>
            <w:r>
              <w:t>R.14 TDD (TM4)</w:t>
            </w:r>
          </w:p>
        </w:tc>
      </w:tr>
      <w:tr w:rsidR="00E5234B" w14:paraId="479E7B58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CE23" w14:textId="77777777" w:rsidR="00E5234B" w:rsidRDefault="00E5234B" w:rsidP="00595D8E">
            <w:pPr>
              <w:pStyle w:val="TAL"/>
              <w:spacing w:line="0" w:lineRule="atLeast"/>
            </w:pPr>
            <w:r>
              <w:t>Channel bandwidth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08C8" w14:textId="77777777" w:rsidR="00E5234B" w:rsidRDefault="00E5234B" w:rsidP="00595D8E">
            <w:pPr>
              <w:pStyle w:val="TAC"/>
            </w:pPr>
            <w:r>
              <w:t>MHz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7619" w14:textId="77777777" w:rsidR="00E5234B" w:rsidRDefault="00E5234B" w:rsidP="00595D8E">
            <w:pPr>
              <w:pStyle w:val="TAC"/>
            </w:pPr>
            <w:r>
              <w:t>10</w:t>
            </w:r>
          </w:p>
        </w:tc>
      </w:tr>
      <w:tr w:rsidR="00E5234B" w14:paraId="6D410F40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BCC8" w14:textId="77777777" w:rsidR="00E5234B" w:rsidRDefault="00E5234B" w:rsidP="00595D8E">
            <w:pPr>
              <w:pStyle w:val="TAL"/>
              <w:spacing w:line="0" w:lineRule="atLeast"/>
            </w:pPr>
            <w:r>
              <w:t xml:space="preserve">Allocated resource blocks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0804" w14:textId="77777777" w:rsidR="00E5234B" w:rsidRDefault="00E5234B" w:rsidP="00595D8E">
            <w:pPr>
              <w:pStyle w:val="TAC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2A64" w14:textId="77777777" w:rsidR="00E5234B" w:rsidRDefault="00E5234B" w:rsidP="00595D8E">
            <w:pPr>
              <w:pStyle w:val="TAC"/>
            </w:pPr>
            <w:r>
              <w:t>50</w:t>
            </w:r>
          </w:p>
        </w:tc>
      </w:tr>
      <w:tr w:rsidR="00E5234B" w14:paraId="72A2890A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EAAE" w14:textId="77777777" w:rsidR="00E5234B" w:rsidRDefault="00E5234B" w:rsidP="00595D8E">
            <w:pPr>
              <w:pStyle w:val="TAL"/>
              <w:spacing w:line="0" w:lineRule="atLeast"/>
            </w:pPr>
            <w:r>
              <w:t xml:space="preserve">Allocated </w:t>
            </w:r>
            <w:proofErr w:type="spellStart"/>
            <w:r>
              <w:t>subframes</w:t>
            </w:r>
            <w:proofErr w:type="spellEnd"/>
            <w:r>
              <w:t xml:space="preserve"> per Radio Frame (D+S)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0CB9" w14:textId="77777777" w:rsidR="00E5234B" w:rsidRDefault="00E5234B" w:rsidP="00595D8E">
            <w:pPr>
              <w:pStyle w:val="TAC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83A7" w14:textId="77777777" w:rsidR="00E5234B" w:rsidRDefault="00E5234B" w:rsidP="00595D8E">
            <w:pPr>
              <w:pStyle w:val="TAC"/>
            </w:pPr>
            <w:r>
              <w:t>2+2</w:t>
            </w:r>
          </w:p>
        </w:tc>
      </w:tr>
      <w:tr w:rsidR="00E5234B" w14:paraId="414A6009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29B6" w14:textId="77777777" w:rsidR="00E5234B" w:rsidRDefault="00E5234B" w:rsidP="00595D8E">
            <w:pPr>
              <w:pStyle w:val="TAL"/>
              <w:spacing w:line="0" w:lineRule="atLeast"/>
            </w:pPr>
            <w:r>
              <w:t>Modulation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064E" w14:textId="77777777" w:rsidR="00E5234B" w:rsidRDefault="00E5234B" w:rsidP="00595D8E">
            <w:pPr>
              <w:pStyle w:val="TAC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C444" w14:textId="77777777" w:rsidR="00E5234B" w:rsidRDefault="00E5234B" w:rsidP="00595D8E">
            <w:pPr>
              <w:pStyle w:val="TAC"/>
            </w:pPr>
            <w:r>
              <w:t>16QAM</w:t>
            </w:r>
          </w:p>
        </w:tc>
      </w:tr>
      <w:tr w:rsidR="00E5234B" w14:paraId="0D0EC2DF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125C" w14:textId="77777777" w:rsidR="00E5234B" w:rsidRDefault="00E5234B" w:rsidP="00595D8E">
            <w:pPr>
              <w:pStyle w:val="TAL"/>
              <w:spacing w:line="0" w:lineRule="atLeast"/>
            </w:pPr>
            <w:r>
              <w:t>Target Coding Rate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2C23" w14:textId="77777777" w:rsidR="00E5234B" w:rsidRDefault="00E5234B" w:rsidP="00595D8E">
            <w:pPr>
              <w:pStyle w:val="TAC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591E" w14:textId="77777777" w:rsidR="00E5234B" w:rsidRDefault="00E5234B" w:rsidP="00595D8E">
            <w:pPr>
              <w:pStyle w:val="TAC"/>
            </w:pPr>
            <w:r>
              <w:t>1/2</w:t>
            </w:r>
          </w:p>
        </w:tc>
      </w:tr>
      <w:tr w:rsidR="00E5234B" w14:paraId="164623F7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98F1" w14:textId="77777777" w:rsidR="00E5234B" w:rsidRDefault="00E5234B" w:rsidP="00595D8E">
            <w:pPr>
              <w:pStyle w:val="TAL"/>
              <w:spacing w:line="0" w:lineRule="atLeast"/>
            </w:pPr>
            <w:r>
              <w:t>Information Bit Payload (Note 4)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44F" w14:textId="77777777" w:rsidR="00E5234B" w:rsidRDefault="00E5234B" w:rsidP="00595D8E">
            <w:pPr>
              <w:pStyle w:val="TAC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BF42" w14:textId="77777777" w:rsidR="00E5234B" w:rsidRDefault="00E5234B" w:rsidP="00595D8E">
            <w:pPr>
              <w:pStyle w:val="TAC"/>
            </w:pPr>
          </w:p>
        </w:tc>
      </w:tr>
      <w:tr w:rsidR="00E5234B" w14:paraId="5608C394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7E2B" w14:textId="77777777" w:rsidR="00E5234B" w:rsidRDefault="00E5234B" w:rsidP="00595D8E">
            <w:pPr>
              <w:pStyle w:val="TAL"/>
              <w:spacing w:line="0" w:lineRule="atLeast"/>
            </w:pPr>
            <w:r>
              <w:t xml:space="preserve">  For Sub-Frames 4,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FD61" w14:textId="77777777" w:rsidR="00E5234B" w:rsidRDefault="00E5234B" w:rsidP="00595D8E">
            <w:pPr>
              <w:pStyle w:val="TAC"/>
            </w:pPr>
            <w:r>
              <w:t>Bits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7304" w14:textId="77777777" w:rsidR="00E5234B" w:rsidRDefault="00E5234B" w:rsidP="00595D8E">
            <w:pPr>
              <w:pStyle w:val="TAC"/>
            </w:pPr>
            <w:r>
              <w:t>25456</w:t>
            </w:r>
          </w:p>
          <w:p w14:paraId="722A2635" w14:textId="77777777" w:rsidR="00E5234B" w:rsidRDefault="00E5234B" w:rsidP="00595D8E">
            <w:pPr>
              <w:pStyle w:val="TAC"/>
            </w:pPr>
            <w:r>
              <w:t>MCS 14</w:t>
            </w:r>
          </w:p>
        </w:tc>
      </w:tr>
      <w:tr w:rsidR="00E5234B" w14:paraId="4FFEADC7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D611" w14:textId="77777777" w:rsidR="00E5234B" w:rsidRDefault="00E5234B" w:rsidP="00595D8E">
            <w:pPr>
              <w:pStyle w:val="TAL"/>
              <w:spacing w:line="0" w:lineRule="atLeast"/>
            </w:pPr>
            <w:r>
              <w:t xml:space="preserve">  For Sub-Frame 1,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00BA" w14:textId="77777777" w:rsidR="00E5234B" w:rsidRDefault="00E5234B" w:rsidP="00595D8E">
            <w:pPr>
              <w:pStyle w:val="TAC"/>
            </w:pPr>
            <w:r>
              <w:t>Bits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133E" w14:textId="77777777" w:rsidR="00E5234B" w:rsidRDefault="00E5234B" w:rsidP="00595D8E">
            <w:pPr>
              <w:pStyle w:val="TAC"/>
            </w:pPr>
            <w:r>
              <w:t>19080</w:t>
            </w:r>
          </w:p>
          <w:p w14:paraId="339E03A5" w14:textId="77777777" w:rsidR="00E5234B" w:rsidRDefault="00E5234B" w:rsidP="00595D8E">
            <w:pPr>
              <w:pStyle w:val="TAC"/>
            </w:pPr>
            <w:r>
              <w:t>MCS 14</w:t>
            </w:r>
          </w:p>
        </w:tc>
      </w:tr>
      <w:tr w:rsidR="00E5234B" w14:paraId="0BBBCE51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8727" w14:textId="77777777" w:rsidR="00E5234B" w:rsidRDefault="00E5234B" w:rsidP="00595D8E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 0,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D788" w14:textId="77777777" w:rsidR="00E5234B" w:rsidRDefault="00E5234B" w:rsidP="00595D8E">
            <w:pPr>
              <w:pStyle w:val="TAC"/>
            </w:pPr>
            <w:r>
              <w:t>Bits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BA9B" w14:textId="77777777" w:rsidR="00E5234B" w:rsidRDefault="00E5234B" w:rsidP="00595D8E">
            <w:pPr>
              <w:pStyle w:val="TAC"/>
            </w:pPr>
            <w:r>
              <w:t>N/A</w:t>
            </w:r>
          </w:p>
        </w:tc>
      </w:tr>
      <w:tr w:rsidR="00E5234B" w14:paraId="24EB0A52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A329" w14:textId="77777777" w:rsidR="00E5234B" w:rsidRDefault="00E5234B" w:rsidP="00595D8E">
            <w:pPr>
              <w:pStyle w:val="TAL"/>
              <w:spacing w:line="0" w:lineRule="atLeast"/>
              <w:rPr>
                <w:szCs w:val="22"/>
              </w:rPr>
            </w:pPr>
            <w:r>
              <w:rPr>
                <w:szCs w:val="22"/>
              </w:rPr>
              <w:t>Number of Code Blocks</w:t>
            </w:r>
            <w:r>
              <w:rPr>
                <w:szCs w:val="22"/>
              </w:rPr>
              <w:br/>
              <w:t>(Notes 3 and 4)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3C67" w14:textId="77777777" w:rsidR="00E5234B" w:rsidRDefault="00E5234B" w:rsidP="00595D8E">
            <w:pPr>
              <w:pStyle w:val="TAC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59C0" w14:textId="77777777" w:rsidR="00E5234B" w:rsidRDefault="00E5234B" w:rsidP="00595D8E">
            <w:pPr>
              <w:pStyle w:val="TAC"/>
            </w:pPr>
          </w:p>
        </w:tc>
      </w:tr>
      <w:tr w:rsidR="00E5234B" w14:paraId="49DA8AB1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B118" w14:textId="77777777" w:rsidR="00E5234B" w:rsidRDefault="00E5234B" w:rsidP="00595D8E">
            <w:pPr>
              <w:pStyle w:val="TAL"/>
              <w:spacing w:line="0" w:lineRule="atLeast"/>
            </w:pPr>
            <w:r>
              <w:t xml:space="preserve">  For Sub-Frames 4,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E699" w14:textId="77777777" w:rsidR="00E5234B" w:rsidRDefault="00E5234B" w:rsidP="00595D8E">
            <w:pPr>
              <w:pStyle w:val="TAC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EB09" w14:textId="77777777" w:rsidR="00E5234B" w:rsidRDefault="00E5234B" w:rsidP="00595D8E">
            <w:pPr>
              <w:pStyle w:val="TAC"/>
            </w:pPr>
            <w:r>
              <w:t>5</w:t>
            </w:r>
          </w:p>
        </w:tc>
      </w:tr>
      <w:tr w:rsidR="00E5234B" w14:paraId="1867CC14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7AA5" w14:textId="77777777" w:rsidR="00E5234B" w:rsidRDefault="00E5234B" w:rsidP="00595D8E">
            <w:pPr>
              <w:pStyle w:val="TAL"/>
              <w:spacing w:line="0" w:lineRule="atLeast"/>
            </w:pPr>
            <w:r>
              <w:t xml:space="preserve">  For Sub-Frame 1,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FDAF" w14:textId="77777777" w:rsidR="00E5234B" w:rsidRDefault="00E5234B" w:rsidP="00595D8E">
            <w:pPr>
              <w:pStyle w:val="TAC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E931" w14:textId="77777777" w:rsidR="00E5234B" w:rsidRDefault="00E5234B" w:rsidP="00595D8E">
            <w:pPr>
              <w:pStyle w:val="TAC"/>
            </w:pPr>
            <w:r>
              <w:t>4</w:t>
            </w:r>
          </w:p>
        </w:tc>
      </w:tr>
      <w:tr w:rsidR="00E5234B" w14:paraId="5E434106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D57C" w14:textId="77777777" w:rsidR="00E5234B" w:rsidRDefault="00E5234B" w:rsidP="00595D8E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 0,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D50E" w14:textId="77777777" w:rsidR="00E5234B" w:rsidRDefault="00E5234B" w:rsidP="00595D8E">
            <w:pPr>
              <w:pStyle w:val="TAC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790" w14:textId="77777777" w:rsidR="00E5234B" w:rsidRDefault="00E5234B" w:rsidP="00595D8E">
            <w:pPr>
              <w:pStyle w:val="TAC"/>
            </w:pPr>
            <w:r>
              <w:t>N/A</w:t>
            </w:r>
          </w:p>
        </w:tc>
      </w:tr>
      <w:tr w:rsidR="00E5234B" w14:paraId="060FFA51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687B" w14:textId="77777777" w:rsidR="00E5234B" w:rsidRDefault="00E5234B" w:rsidP="00595D8E">
            <w:pPr>
              <w:pStyle w:val="TAL"/>
              <w:spacing w:line="0" w:lineRule="atLeast"/>
            </w:pPr>
            <w:r>
              <w:t>Binary Channel Bits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26B4" w14:textId="77777777" w:rsidR="00E5234B" w:rsidRDefault="00E5234B" w:rsidP="00595D8E">
            <w:pPr>
              <w:pStyle w:val="TAC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E3B9" w14:textId="77777777" w:rsidR="00E5234B" w:rsidRPr="00E5234B" w:rsidRDefault="00E5234B" w:rsidP="00595D8E">
            <w:pPr>
              <w:pStyle w:val="TAC"/>
            </w:pPr>
          </w:p>
        </w:tc>
      </w:tr>
      <w:tr w:rsidR="00E5234B" w14:paraId="1CC422FC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9B31" w14:textId="77777777" w:rsidR="00E5234B" w:rsidRDefault="00E5234B" w:rsidP="00595D8E">
            <w:pPr>
              <w:pStyle w:val="TAL"/>
              <w:spacing w:line="0" w:lineRule="atLeast"/>
            </w:pPr>
            <w:r>
              <w:t xml:space="preserve">  For Sub-Frames 4, 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6F42" w14:textId="77777777" w:rsidR="00E5234B" w:rsidRDefault="00E5234B" w:rsidP="00595D8E">
            <w:pPr>
              <w:pStyle w:val="TAC"/>
            </w:pPr>
            <w:r>
              <w:t>Bits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2FC3" w14:textId="77777777" w:rsidR="00E5234B" w:rsidRPr="00E5234B" w:rsidRDefault="00E5234B" w:rsidP="00595D8E">
            <w:pPr>
              <w:pStyle w:val="TAC"/>
            </w:pPr>
            <w:r w:rsidRPr="00E5234B">
              <w:t>51200</w:t>
            </w:r>
          </w:p>
        </w:tc>
      </w:tr>
      <w:tr w:rsidR="00E5234B" w14:paraId="461310AD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DA8A" w14:textId="77777777" w:rsidR="00E5234B" w:rsidRDefault="00E5234B" w:rsidP="00595D8E">
            <w:pPr>
              <w:pStyle w:val="TAL"/>
              <w:spacing w:line="0" w:lineRule="atLeast"/>
            </w:pPr>
            <w:r>
              <w:t xml:space="preserve">  For Sub-Frame 1, 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B46D" w14:textId="77777777" w:rsidR="00E5234B" w:rsidRDefault="00E5234B" w:rsidP="00595D8E">
            <w:pPr>
              <w:pStyle w:val="TAC"/>
            </w:pPr>
            <w:r>
              <w:t>Bits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3676" w14:textId="77777777" w:rsidR="00E5234B" w:rsidRPr="00E5234B" w:rsidRDefault="00E5234B" w:rsidP="00595D8E">
            <w:pPr>
              <w:pStyle w:val="TAC"/>
            </w:pPr>
            <w:r w:rsidRPr="00E5234B">
              <w:t>41024</w:t>
            </w:r>
          </w:p>
        </w:tc>
      </w:tr>
      <w:tr w:rsidR="00E5234B" w14:paraId="6C18E013" w14:textId="77777777" w:rsidTr="00E5234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A572" w14:textId="77777777" w:rsidR="00E5234B" w:rsidRDefault="00E5234B" w:rsidP="00595D8E">
            <w:pPr>
              <w:pStyle w:val="TAL"/>
              <w:spacing w:line="0" w:lineRule="atLeast"/>
              <w:rPr>
                <w:szCs w:val="22"/>
              </w:rPr>
            </w:pPr>
            <w:r>
              <w:t xml:space="preserve">  For Sub-Frame 0,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F622" w14:textId="77777777" w:rsidR="00E5234B" w:rsidRDefault="00E5234B" w:rsidP="00595D8E">
            <w:pPr>
              <w:pStyle w:val="TAC"/>
            </w:pPr>
            <w:r>
              <w:t>Bits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4FC" w14:textId="77777777" w:rsidR="00E5234B" w:rsidRPr="00E5234B" w:rsidRDefault="00E5234B" w:rsidP="00595D8E">
            <w:pPr>
              <w:pStyle w:val="TAC"/>
            </w:pPr>
            <w:r w:rsidRPr="00E5234B">
              <w:t>N/A</w:t>
            </w:r>
          </w:p>
        </w:tc>
      </w:tr>
      <w:tr w:rsidR="00E5234B" w14:paraId="41B97E9B" w14:textId="77777777" w:rsidTr="00E5234B">
        <w:trPr>
          <w:trHeight w:val="70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3284" w14:textId="77777777" w:rsidR="00E5234B" w:rsidRDefault="00E5234B" w:rsidP="00595D8E">
            <w:pPr>
              <w:pStyle w:val="TAL"/>
              <w:spacing w:line="0" w:lineRule="atLeast"/>
            </w:pPr>
            <w:r>
              <w:t>Max. Throughput averaged over 1 frame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9DF0" w14:textId="77777777" w:rsidR="00E5234B" w:rsidRDefault="00E5234B" w:rsidP="00595D8E">
            <w:pPr>
              <w:pStyle w:val="TAC"/>
            </w:pPr>
            <w:r>
              <w:t>Mbps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1279" w14:textId="77777777" w:rsidR="00E5234B" w:rsidRPr="00E5234B" w:rsidRDefault="00E5234B" w:rsidP="00595D8E">
            <w:pPr>
              <w:pStyle w:val="TAC"/>
            </w:pPr>
            <w:r w:rsidRPr="00E5234B">
              <w:t>8.907</w:t>
            </w:r>
          </w:p>
        </w:tc>
      </w:tr>
      <w:tr w:rsidR="00E5234B" w14:paraId="7D8FD220" w14:textId="77777777" w:rsidTr="00E5234B">
        <w:trPr>
          <w:trHeight w:val="70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D834" w14:textId="77777777" w:rsidR="00E5234B" w:rsidRDefault="00E5234B" w:rsidP="00595D8E">
            <w:pPr>
              <w:pStyle w:val="TAL"/>
              <w:spacing w:line="0" w:lineRule="atLeast"/>
            </w:pPr>
            <w:r>
              <w:t>UE Category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F8D6" w14:textId="77777777" w:rsidR="00E5234B" w:rsidRDefault="00E5234B" w:rsidP="00595D8E">
            <w:pPr>
              <w:pStyle w:val="TAC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0913" w14:textId="77777777" w:rsidR="00E5234B" w:rsidRDefault="00E5234B" w:rsidP="00595D8E">
            <w:pPr>
              <w:pStyle w:val="TAC"/>
            </w:pPr>
            <w:r>
              <w:t>≥ 2</w:t>
            </w:r>
          </w:p>
        </w:tc>
      </w:tr>
    </w:tbl>
    <w:p w14:paraId="117D069F" w14:textId="77777777" w:rsidR="00595D8E" w:rsidRDefault="00595D8E" w:rsidP="00595D8E">
      <w:pPr>
        <w:rPr>
          <w:snapToGrid w:val="0"/>
        </w:rPr>
      </w:pPr>
    </w:p>
    <w:p w14:paraId="0473B1F2" w14:textId="77777777" w:rsidR="00595D8E" w:rsidRDefault="00595D8E" w:rsidP="00595D8E"/>
    <w:p w14:paraId="657E3C85" w14:textId="77777777" w:rsidR="00595D8E" w:rsidRDefault="00595D8E" w:rsidP="00595D8E"/>
    <w:p w14:paraId="62D66FD0" w14:textId="77777777" w:rsidR="005D0147" w:rsidRDefault="005D0147" w:rsidP="005D0147">
      <w:pPr>
        <w:pStyle w:val="Caption"/>
        <w:keepNext/>
      </w:pPr>
      <w:r>
        <w:rPr>
          <w:noProof/>
          <w:lang w:val="en-US"/>
        </w:rPr>
        <w:lastRenderedPageBreak/>
        <w:drawing>
          <wp:inline distT="0" distB="0" distL="0" distR="0" wp14:anchorId="43743E84" wp14:editId="5A43D32D">
            <wp:extent cx="4809600" cy="3600000"/>
            <wp:effectExtent l="0" t="0" r="0" b="635"/>
            <wp:docPr id="11" name="Picture 11" descr="Z:\fga\branches\2016\RAN4_78_Feb2016_DL4RX_CCH_IM\results\36_101_tests\TM4 TDD 4Layers 4R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Z:\fga\branches\2016\RAN4_78_Feb2016_DL4RX_CCH_IM\results\36_101_tests\TM4 TDD 4Layers 4Rx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E01EF" w14:textId="63557C81" w:rsidR="005D0147" w:rsidRDefault="005D0147" w:rsidP="005D014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: Alignment simulation results for TDD TM4, 4 Layers</w:t>
      </w:r>
    </w:p>
    <w:p w14:paraId="36E4AF94" w14:textId="0729E836" w:rsidR="00595D8E" w:rsidRDefault="00595D8E" w:rsidP="005D0147">
      <w:pPr>
        <w:pStyle w:val="Caption"/>
      </w:pPr>
    </w:p>
    <w:p w14:paraId="34E1CBCF" w14:textId="77777777" w:rsidR="005D0147" w:rsidRDefault="005D0147" w:rsidP="005D0147"/>
    <w:p w14:paraId="55548DB4" w14:textId="77777777" w:rsidR="005D0147" w:rsidRPr="005D0147" w:rsidRDefault="005D0147" w:rsidP="005D0147"/>
    <w:p w14:paraId="7E30A4DE" w14:textId="77777777" w:rsidR="00595D8E" w:rsidRDefault="00595D8E" w:rsidP="00595D8E"/>
    <w:p w14:paraId="2B31CC44" w14:textId="77777777" w:rsidR="00595D8E" w:rsidRDefault="00595D8E" w:rsidP="00595D8E"/>
    <w:p w14:paraId="30760AAC" w14:textId="77777777" w:rsidR="00595D8E" w:rsidRDefault="00595D8E" w:rsidP="00595D8E"/>
    <w:p w14:paraId="3B842447" w14:textId="77777777" w:rsidR="00595D8E" w:rsidRDefault="00595D8E" w:rsidP="00595D8E"/>
    <w:p w14:paraId="15952C8F" w14:textId="6503B0C3" w:rsidR="00E450D8" w:rsidRDefault="00E450D8" w:rsidP="00E450D8">
      <w:pPr>
        <w:pStyle w:val="Heading2"/>
      </w:pPr>
      <w:r>
        <w:t>TDD TM9, rank 4</w:t>
      </w:r>
    </w:p>
    <w:p w14:paraId="57708FAF" w14:textId="77777777" w:rsidR="00595D8E" w:rsidRDefault="00595D8E" w:rsidP="00595D8E"/>
    <w:p w14:paraId="144508E4" w14:textId="77777777" w:rsidR="00595D8E" w:rsidRDefault="00595D8E" w:rsidP="00595D8E"/>
    <w:p w14:paraId="43AFF1E8" w14:textId="0E3B6AD8" w:rsidR="005D0147" w:rsidRDefault="005D0147" w:rsidP="005D014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11</w:t>
      </w:r>
      <w:r>
        <w:fldChar w:fldCharType="end"/>
      </w:r>
      <w:r>
        <w:t>: Proposed test configuration for TDD TM9 rank 4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2"/>
        <w:gridCol w:w="565"/>
        <w:gridCol w:w="1147"/>
        <w:gridCol w:w="2794"/>
      </w:tblGrid>
      <w:tr w:rsidR="00595D8E" w14:paraId="6D335D0C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7E7E" w14:textId="77777777" w:rsidR="00595D8E" w:rsidRDefault="00595D8E" w:rsidP="00595D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825C" w14:textId="77777777" w:rsidR="00595D8E" w:rsidRDefault="00595D8E" w:rsidP="00595D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Unit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F46A" w14:textId="77777777" w:rsidR="00595D8E" w:rsidRDefault="00595D8E" w:rsidP="00595D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1</w:t>
            </w:r>
          </w:p>
        </w:tc>
      </w:tr>
      <w:tr w:rsidR="00595D8E" w14:paraId="54980384" w14:textId="77777777" w:rsidTr="00595D8E">
        <w:trPr>
          <w:trHeight w:val="317"/>
          <w:jc w:val="center"/>
        </w:trPr>
        <w:tc>
          <w:tcPr>
            <w:tcW w:w="3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8DB1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t>Downlink power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B491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position w:val="-10"/>
              </w:rPr>
              <w:object w:dxaOrig="285" w:dyaOrig="285" w14:anchorId="189BB6F6">
                <v:shape id="_x0000_i1045" type="#_x0000_t75" style="width:14.25pt;height:14.25pt" o:ole="">
                  <v:imagedata r:id="rId9" o:title=""/>
                </v:shape>
                <o:OLEObject Type="Embed" ProgID="Equation.3" ShapeID="_x0000_i1045" DrawAspect="Content" ObjectID="_1516453620" r:id="rId39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DC6B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C21F" w14:textId="77777777" w:rsidR="00595D8E" w:rsidRDefault="00595D8E" w:rsidP="00595D8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595D8E" w14:paraId="022EFE13" w14:textId="77777777" w:rsidTr="00595D8E">
        <w:trPr>
          <w:trHeight w:val="146"/>
          <w:jc w:val="center"/>
        </w:trPr>
        <w:tc>
          <w:tcPr>
            <w:tcW w:w="3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BA24" w14:textId="77777777" w:rsidR="00595D8E" w:rsidRDefault="00595D8E" w:rsidP="00595D8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D317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position w:val="-10"/>
              </w:rPr>
              <w:object w:dxaOrig="270" w:dyaOrig="285" w14:anchorId="28C6ABB3">
                <v:shape id="_x0000_i1046" type="#_x0000_t75" style="width:13.5pt;height:14.25pt" o:ole="">
                  <v:imagedata r:id="rId11" o:title=""/>
                </v:shape>
                <o:OLEObject Type="Embed" ProgID="Equation.3" ShapeID="_x0000_i1046" DrawAspect="Content" ObjectID="_1516453621" r:id="rId40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F54C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1338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0</w:t>
            </w:r>
            <w:r>
              <w:rPr>
                <w:lang w:eastAsia="zh-CN"/>
              </w:rPr>
              <w:t xml:space="preserve"> </w:t>
            </w:r>
            <w:r>
              <w:rPr>
                <w:rFonts w:eastAsia="?? ??"/>
              </w:rPr>
              <w:t>(Note 1)</w:t>
            </w:r>
          </w:p>
        </w:tc>
      </w:tr>
      <w:tr w:rsidR="00595D8E" w14:paraId="552E74C9" w14:textId="77777777" w:rsidTr="00595D8E">
        <w:trPr>
          <w:trHeight w:val="146"/>
          <w:jc w:val="center"/>
        </w:trPr>
        <w:tc>
          <w:tcPr>
            <w:tcW w:w="3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D141" w14:textId="77777777" w:rsidR="00595D8E" w:rsidRDefault="00595D8E" w:rsidP="00595D8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86DB" w14:textId="77777777" w:rsidR="00595D8E" w:rsidRDefault="00595D8E" w:rsidP="00595D8E">
            <w:pPr>
              <w:pStyle w:val="TAC"/>
            </w:pPr>
            <w: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3AAD" w14:textId="77777777" w:rsidR="00595D8E" w:rsidRDefault="00595D8E" w:rsidP="00595D8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E4C1" w14:textId="77777777" w:rsidR="00595D8E" w:rsidRDefault="00595D8E" w:rsidP="00595D8E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-3</w:t>
            </w:r>
          </w:p>
        </w:tc>
      </w:tr>
      <w:tr w:rsidR="00595D8E" w14:paraId="2C32C3C0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3775" w14:textId="77777777" w:rsidR="00595D8E" w:rsidRDefault="00595D8E" w:rsidP="00595D8E">
            <w:pPr>
              <w:pStyle w:val="TAC"/>
            </w:pPr>
            <w:r>
              <w:lastRenderedPageBreak/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67B0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78DE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 layer precoding based on WB PMI feedback</w:t>
            </w:r>
          </w:p>
        </w:tc>
      </w:tr>
      <w:tr w:rsidR="00595D8E" w14:paraId="5AFCF52A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7431" w14:textId="77777777" w:rsidR="00595D8E" w:rsidRDefault="00595D8E" w:rsidP="00595D8E">
            <w:pPr>
              <w:pStyle w:val="TAC"/>
            </w:pPr>
            <w:r>
              <w:t>Random beamforming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54AA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E7EE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 PRB in frequency domain</w:t>
            </w:r>
          </w:p>
          <w:p w14:paraId="787C7E0F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 in time domain</w:t>
            </w:r>
          </w:p>
        </w:tc>
      </w:tr>
      <w:tr w:rsidR="00595D8E" w14:paraId="379F5810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45DE" w14:textId="77777777" w:rsidR="00595D8E" w:rsidRDefault="00595D8E" w:rsidP="00595D8E">
            <w:pPr>
              <w:pStyle w:val="TAC"/>
            </w:pPr>
            <w:r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27EB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4D24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Antenna ports 0,1</w:t>
            </w:r>
          </w:p>
        </w:tc>
      </w:tr>
      <w:tr w:rsidR="00595D8E" w14:paraId="2F396BDB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2C8F" w14:textId="77777777" w:rsidR="00595D8E" w:rsidRDefault="00595D8E" w:rsidP="00595D8E">
            <w:pPr>
              <w:pStyle w:val="TAC"/>
            </w:pPr>
            <w:r>
              <w:t>CSI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667B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522D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Antenna ports 15,…,18</w:t>
            </w:r>
          </w:p>
        </w:tc>
      </w:tr>
      <w:tr w:rsidR="00595D8E" w14:paraId="79BB4E7C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6C6D" w14:textId="77777777" w:rsidR="00595D8E" w:rsidRDefault="00595D8E" w:rsidP="00595D8E">
            <w:pPr>
              <w:pStyle w:val="TAC"/>
            </w:pPr>
            <w:r>
              <w:t xml:space="preserve">CSI-RS periodicity and </w:t>
            </w:r>
            <w:proofErr w:type="spellStart"/>
            <w:r>
              <w:t>subframe</w:t>
            </w:r>
            <w:proofErr w:type="spellEnd"/>
            <w:r>
              <w:t xml:space="preserve"> offset</w:t>
            </w:r>
            <w:r>
              <w:br/>
            </w:r>
            <w:r>
              <w:rPr>
                <w:i/>
              </w:rPr>
              <w:t>T</w:t>
            </w:r>
            <w:r>
              <w:rPr>
                <w:vertAlign w:val="subscript"/>
              </w:rPr>
              <w:t>CSI-RS</w:t>
            </w:r>
            <w:r>
              <w:t xml:space="preserve"> / </w:t>
            </w:r>
            <w:r>
              <w:rPr>
                <w:i/>
              </w:rPr>
              <w:t>∆</w:t>
            </w:r>
            <w:r>
              <w:rPr>
                <w:vertAlign w:val="subscript"/>
              </w:rPr>
              <w:t>CSI-RS</w:t>
            </w:r>
            <w:r>
              <w:rPr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7076" w14:textId="77777777" w:rsidR="00595D8E" w:rsidRDefault="00595D8E" w:rsidP="00595D8E">
            <w:pPr>
              <w:pStyle w:val="TAC"/>
              <w:rPr>
                <w:rFonts w:eastAsia="?? ??"/>
              </w:rPr>
            </w:pPr>
            <w:proofErr w:type="spellStart"/>
            <w:r>
              <w:rPr>
                <w:rFonts w:eastAsia="?? ??"/>
              </w:rPr>
              <w:t>Subframes</w:t>
            </w:r>
            <w:proofErr w:type="spellEnd"/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10B1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/ 4</w:t>
            </w:r>
          </w:p>
        </w:tc>
      </w:tr>
      <w:tr w:rsidR="00595D8E" w14:paraId="33C03A6C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D260" w14:textId="77777777" w:rsidR="00595D8E" w:rsidRDefault="00595D8E" w:rsidP="00595D8E">
            <w:pPr>
              <w:pStyle w:val="TAC"/>
            </w:pPr>
            <w:r>
              <w:t>CSI reference signal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72EF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0E4C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595D8E" w14:paraId="67B6C99B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1FA4" w14:textId="77777777" w:rsidR="00595D8E" w:rsidRDefault="00595D8E" w:rsidP="00595D8E">
            <w:pPr>
              <w:pStyle w:val="TAC"/>
            </w:pPr>
            <w:r>
              <w:t>Zero-power CSI-RS configuration</w:t>
            </w:r>
          </w:p>
          <w:p w14:paraId="1760D1B0" w14:textId="77777777" w:rsidR="00595D8E" w:rsidRDefault="00595D8E" w:rsidP="00595D8E">
            <w:pPr>
              <w:pStyle w:val="TAC"/>
            </w:pPr>
            <w:r>
              <w:rPr>
                <w:i/>
              </w:rPr>
              <w:t>I</w:t>
            </w:r>
            <w:r>
              <w:rPr>
                <w:vertAlign w:val="subscript"/>
              </w:rPr>
              <w:t>CSI-RS</w:t>
            </w:r>
            <w:r>
              <w:t xml:space="preserve"> /</w:t>
            </w:r>
            <w:r>
              <w:br/>
            </w:r>
            <w:proofErr w:type="spellStart"/>
            <w:r>
              <w:rPr>
                <w:i/>
              </w:rPr>
              <w:t>ZeroPowerCSI</w:t>
            </w:r>
            <w:proofErr w:type="spellEnd"/>
            <w:r>
              <w:rPr>
                <w:i/>
              </w:rPr>
              <w:t xml:space="preserve">-RS </w:t>
            </w:r>
            <w:r>
              <w:t>bitmap</w:t>
            </w:r>
            <w:r>
              <w:rPr>
                <w:i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1132" w14:textId="77777777" w:rsidR="00595D8E" w:rsidRDefault="00595D8E" w:rsidP="00595D8E">
            <w:pPr>
              <w:pStyle w:val="TAC"/>
              <w:rPr>
                <w:rFonts w:eastAsia="?? ??"/>
              </w:rPr>
            </w:pPr>
            <w:proofErr w:type="spellStart"/>
            <w:r>
              <w:rPr>
                <w:rFonts w:eastAsia="?? ??"/>
              </w:rPr>
              <w:t>Subframes</w:t>
            </w:r>
            <w:proofErr w:type="spellEnd"/>
            <w:r>
              <w:rPr>
                <w:rFonts w:eastAsia="?? ??"/>
              </w:rPr>
              <w:t xml:space="preserve"> / bitmap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9737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 /</w:t>
            </w:r>
            <w:r>
              <w:rPr>
                <w:lang w:eastAsia="zh-CN"/>
              </w:rPr>
              <w:br/>
              <w:t>0010000000000000</w:t>
            </w:r>
          </w:p>
        </w:tc>
      </w:tr>
      <w:tr w:rsidR="00595D8E" w14:paraId="1E145533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3B16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position w:val="-12"/>
              </w:rPr>
              <w:object w:dxaOrig="390" w:dyaOrig="345" w14:anchorId="68B5AB92">
                <v:shape id="_x0000_i1047" type="#_x0000_t75" style="width:19.5pt;height:17.25pt" o:ole="">
                  <v:imagedata r:id="rId13" o:title=""/>
                </v:shape>
                <o:OLEObject Type="Embed" ProgID="Equation.3" ShapeID="_x0000_i1047" DrawAspect="Content" ObjectID="_1516453622" r:id="rId41"/>
              </w:object>
            </w:r>
            <w: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BDE5" w14:textId="77777777" w:rsidR="00595D8E" w:rsidRDefault="00595D8E" w:rsidP="00595D8E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eastAsia="?? ??"/>
              </w:rPr>
              <w:t>dBm</w:t>
            </w:r>
            <w:proofErr w:type="spellEnd"/>
            <w:r>
              <w:rPr>
                <w:rFonts w:eastAsia="?? ??"/>
              </w:rPr>
              <w:t>/15kHz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BA2E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-98</w:t>
            </w:r>
          </w:p>
        </w:tc>
      </w:tr>
      <w:tr w:rsidR="00595D8E" w14:paraId="0666F5B2" w14:textId="77777777" w:rsidTr="00595D8E">
        <w:trPr>
          <w:trHeight w:val="400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3AE1" w14:textId="77777777" w:rsidR="00595D8E" w:rsidRDefault="00595D8E" w:rsidP="00595D8E">
            <w:pPr>
              <w:pStyle w:val="TAC"/>
            </w:pPr>
            <w:r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89CE" w14:textId="77777777" w:rsidR="00595D8E" w:rsidRDefault="00595D8E" w:rsidP="00595D8E">
            <w:pPr>
              <w:pStyle w:val="TAC"/>
              <w:rPr>
                <w:rFonts w:eastAsia="?? ??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62EE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OCNG (Note 3)</w:t>
            </w:r>
          </w:p>
        </w:tc>
      </w:tr>
      <w:tr w:rsidR="00595D8E" w14:paraId="6BD13AD0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5EBE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77E4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29A3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</w:tr>
      <w:tr w:rsidR="00595D8E" w14:paraId="2F9F0DB6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2D48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F666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9FB0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595D8E" w14:paraId="7732DF8D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D2BE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6B68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7151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</w:tr>
      <w:tr w:rsidR="00595D8E" w14:paraId="028463C3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2E16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HARQ processes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0A97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FB6D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595D8E" w14:paraId="5072ABA1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D72E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HARQ redundancy version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C10D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E930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{0,1,2,3}</w:t>
            </w:r>
          </w:p>
        </w:tc>
      </w:tr>
      <w:tr w:rsidR="00595D8E" w14:paraId="2C4EA0C9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2D7B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CFI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BA66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B86A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595D8E" w14:paraId="4616E19C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1689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Precoding granularity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659B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AB00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50</w:t>
            </w:r>
          </w:p>
        </w:tc>
      </w:tr>
      <w:tr w:rsidR="00595D8E" w14:paraId="3ED20AB5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09DE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PMI delay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6E94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F104" w14:textId="77777777" w:rsidR="00595D8E" w:rsidRDefault="00595D8E" w:rsidP="00595D8E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10 or 11</w:t>
            </w:r>
          </w:p>
        </w:tc>
      </w:tr>
      <w:tr w:rsidR="00595D8E" w14:paraId="3819A938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9CF2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t>Reporting interval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A590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6140" w14:textId="77777777" w:rsidR="00595D8E" w:rsidRDefault="00595D8E" w:rsidP="00595D8E">
            <w:pPr>
              <w:pStyle w:val="TAC"/>
            </w:pPr>
            <w:r>
              <w:t>1 or 4</w:t>
            </w:r>
          </w:p>
        </w:tc>
      </w:tr>
      <w:tr w:rsidR="00595D8E" w14:paraId="09E0017E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26F" w14:textId="77777777" w:rsidR="00595D8E" w:rsidRDefault="00595D8E" w:rsidP="00595D8E">
            <w:pPr>
              <w:pStyle w:val="TAC"/>
              <w:rPr>
                <w:rFonts w:cs="v5.0.0"/>
              </w:rPr>
            </w:pPr>
            <w:r>
              <w:t>Reporting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550A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3CDF" w14:textId="77777777" w:rsidR="00595D8E" w:rsidRDefault="00595D8E" w:rsidP="00595D8E">
            <w:pPr>
              <w:pStyle w:val="TAC"/>
            </w:pPr>
            <w:r>
              <w:t>PUSCH 3-1</w:t>
            </w:r>
          </w:p>
        </w:tc>
      </w:tr>
      <w:tr w:rsidR="00595D8E" w14:paraId="007D5009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0760" w14:textId="77777777" w:rsidR="00595D8E" w:rsidRDefault="00595D8E" w:rsidP="00595D8E">
            <w:pPr>
              <w:pStyle w:val="TAC"/>
            </w:pPr>
            <w:proofErr w:type="spellStart"/>
            <w:r>
              <w:rPr>
                <w:rFonts w:eastAsia="?? ??" w:cs="v4.2.0"/>
              </w:rPr>
              <w:t>CodeBookSubsetRestriction</w:t>
            </w:r>
            <w:proofErr w:type="spellEnd"/>
            <w:r>
              <w:rPr>
                <w:rFonts w:eastAsia="?? ??" w:cs="v4.2.0"/>
              </w:rPr>
              <w:t xml:space="preserve"> bitmap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EE75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A64B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FFFF000000000000</w:t>
            </w:r>
          </w:p>
        </w:tc>
      </w:tr>
      <w:tr w:rsidR="00595D8E" w14:paraId="734B152E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1301" w14:textId="77777777" w:rsidR="00595D8E" w:rsidRDefault="00595D8E" w:rsidP="00595D8E">
            <w:pPr>
              <w:pStyle w:val="TAC"/>
              <w:rPr>
                <w:rFonts w:eastAsia="?? ??" w:cs="v4.2.0"/>
              </w:rPr>
            </w:pPr>
            <w:r>
              <w:t>Uplink-Downlink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EDE0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6785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595D8E" w14:paraId="5FFDA6C1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8AF0" w14:textId="77777777" w:rsidR="00595D8E" w:rsidRDefault="00595D8E" w:rsidP="00595D8E">
            <w:pPr>
              <w:pStyle w:val="TAC"/>
            </w:pPr>
            <w:r>
              <w:t xml:space="preserve">Special </w:t>
            </w:r>
            <w:proofErr w:type="spellStart"/>
            <w:r>
              <w:t>subframe</w:t>
            </w:r>
            <w:proofErr w:type="spellEnd"/>
            <w:r>
              <w:t xml:space="preserve">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CB05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2A47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595D8E" w14:paraId="7340A172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2676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495F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8672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4x4</w:t>
            </w:r>
          </w:p>
        </w:tc>
      </w:tr>
      <w:tr w:rsidR="00595D8E" w14:paraId="0B28F46E" w14:textId="77777777" w:rsidTr="00595D8E">
        <w:trPr>
          <w:trHeight w:val="207"/>
          <w:jc w:val="center"/>
        </w:trPr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910C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Propagation channel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2BC9" w14:textId="77777777" w:rsidR="00595D8E" w:rsidRDefault="00595D8E" w:rsidP="00595D8E">
            <w:pPr>
              <w:pStyle w:val="TAC"/>
              <w:rPr>
                <w:lang w:eastAsia="zh-CN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A139" w14:textId="77777777" w:rsidR="00595D8E" w:rsidRDefault="00595D8E" w:rsidP="00595D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EPA5 Low Correlation</w:t>
            </w:r>
          </w:p>
        </w:tc>
      </w:tr>
      <w:tr w:rsidR="00595D8E" w14:paraId="5C4A4768" w14:textId="77777777" w:rsidTr="00595D8E">
        <w:trPr>
          <w:trHeight w:val="207"/>
          <w:jc w:val="center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E904" w14:textId="77777777" w:rsidR="00595D8E" w:rsidRDefault="00595D8E" w:rsidP="00595D8E">
            <w:pPr>
              <w:pStyle w:val="TAN"/>
              <w:rPr>
                <w:lang w:eastAsia="zh-CN"/>
              </w:rPr>
            </w:pPr>
            <w:r>
              <w:t>Note 1</w:t>
            </w:r>
            <w:proofErr w:type="gramStart"/>
            <w:r>
              <w:t>:</w:t>
            </w:r>
            <w:r>
              <w:tab/>
            </w:r>
            <w:r>
              <w:rPr>
                <w:position w:val="-10"/>
              </w:rPr>
              <w:object w:dxaOrig="540" w:dyaOrig="285" w14:anchorId="1C83ED10">
                <v:shape id="_x0000_i1048" type="#_x0000_t75" style="width:27pt;height:14.25pt" o:ole="">
                  <v:imagedata r:id="rId26" o:title=""/>
                </v:shape>
                <o:OLEObject Type="Embed" ProgID="Equation.3" ShapeID="_x0000_i1048" DrawAspect="Content" ObjectID="_1516453623" r:id="rId42"/>
              </w:object>
            </w:r>
            <w:r>
              <w:t>.</w:t>
            </w:r>
            <w:proofErr w:type="gramEnd"/>
            <w:r>
              <w:rPr>
                <w:lang w:eastAsia="zh-CN"/>
              </w:rPr>
              <w:t xml:space="preserve"> </w:t>
            </w:r>
          </w:p>
          <w:p w14:paraId="58391C1D" w14:textId="77777777" w:rsidR="00595D8E" w:rsidRDefault="00595D8E" w:rsidP="00595D8E">
            <w:pPr>
              <w:pStyle w:val="TAN"/>
              <w:rPr>
                <w:lang w:eastAsia="zh-CN"/>
              </w:rPr>
            </w:pPr>
            <w:r>
              <w:t>Note 2:</w:t>
            </w:r>
            <w:r>
              <w:rPr>
                <w:lang w:eastAsia="zh-CN"/>
              </w:rPr>
              <w:tab/>
            </w:r>
            <w:r>
              <w:rPr>
                <w:kern w:val="2"/>
              </w:rPr>
              <w:t>50 resource blocks are allocated in sub-frames 4</w:t>
            </w:r>
            <w:r>
              <w:rPr>
                <w:kern w:val="2"/>
                <w:lang w:eastAsia="zh-CN"/>
              </w:rPr>
              <w:t>, 9</w:t>
            </w:r>
            <w:r>
              <w:rPr>
                <w:kern w:val="2"/>
              </w:rPr>
              <w:t xml:space="preserve"> and 41 resource blocks (RB0–RB20 and RB30–RB49) are allocated in sub-frame 1</w:t>
            </w:r>
            <w:proofErr w:type="gramStart"/>
            <w:r>
              <w:rPr>
                <w:kern w:val="2"/>
              </w:rPr>
              <w:t>,6</w:t>
            </w:r>
            <w:proofErr w:type="gramEnd"/>
            <w:r>
              <w:rPr>
                <w:kern w:val="2"/>
              </w:rPr>
              <w:t>.</w:t>
            </w:r>
          </w:p>
          <w:p w14:paraId="21F86053" w14:textId="77777777" w:rsidR="00595D8E" w:rsidRDefault="00595D8E" w:rsidP="00595D8E">
            <w:pPr>
              <w:pStyle w:val="TAN"/>
            </w:pPr>
            <w:r>
              <w:t>Note 3:</w:t>
            </w:r>
            <w: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14:paraId="5094172F" w14:textId="77777777" w:rsidR="00595D8E" w:rsidRDefault="00595D8E" w:rsidP="00595D8E">
            <w:pPr>
              <w:pStyle w:val="TAC"/>
              <w:jc w:val="left"/>
              <w:rPr>
                <w:lang w:eastAsia="zh-CN"/>
              </w:rPr>
            </w:pPr>
          </w:p>
        </w:tc>
      </w:tr>
    </w:tbl>
    <w:p w14:paraId="28A238C0" w14:textId="77777777" w:rsidR="00595D8E" w:rsidRDefault="00595D8E" w:rsidP="00595D8E">
      <w:pPr>
        <w:rPr>
          <w:lang w:eastAsia="zh-CN"/>
        </w:rPr>
      </w:pPr>
    </w:p>
    <w:p w14:paraId="7267DAAA" w14:textId="77777777" w:rsidR="00595D8E" w:rsidRDefault="00595D8E" w:rsidP="00595D8E">
      <w:pPr>
        <w:pStyle w:val="TH"/>
        <w:jc w:val="left"/>
      </w:pPr>
    </w:p>
    <w:p w14:paraId="153C9F73" w14:textId="77777777" w:rsidR="00595D8E" w:rsidRDefault="00595D8E" w:rsidP="00595D8E"/>
    <w:p w14:paraId="51BDC3A3" w14:textId="77777777" w:rsidR="00595D8E" w:rsidRDefault="00595D8E" w:rsidP="00595D8E"/>
    <w:p w14:paraId="78071B47" w14:textId="77777777" w:rsidR="00595D8E" w:rsidRDefault="00595D8E" w:rsidP="00595D8E"/>
    <w:p w14:paraId="43AE758B" w14:textId="77777777" w:rsidR="00595D8E" w:rsidRDefault="00595D8E" w:rsidP="00595D8E"/>
    <w:p w14:paraId="16E02DFD" w14:textId="187EA1BC" w:rsidR="00595D8E" w:rsidRDefault="00595D8E" w:rsidP="00595D8E">
      <w:pPr>
        <w:pStyle w:val="TH"/>
        <w:jc w:val="left"/>
      </w:pPr>
    </w:p>
    <w:p w14:paraId="5B8AD4A2" w14:textId="14A71C31" w:rsidR="005D0147" w:rsidRDefault="005D0147" w:rsidP="005D014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12</w:t>
      </w:r>
      <w:r>
        <w:fldChar w:fldCharType="end"/>
      </w:r>
      <w:r>
        <w:t>: Proposed Reference channel for TDD TM9 4Rx test</w:t>
      </w:r>
    </w:p>
    <w:tbl>
      <w:tblPr>
        <w:tblW w:w="6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6"/>
        <w:gridCol w:w="932"/>
        <w:gridCol w:w="1398"/>
      </w:tblGrid>
      <w:tr w:rsidR="00595D8E" w14:paraId="2ED76945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0A3E" w14:textId="77777777" w:rsidR="00595D8E" w:rsidRDefault="00595D8E" w:rsidP="00595D8E">
            <w:pPr>
              <w:pStyle w:val="TAH"/>
            </w:pPr>
            <w:r>
              <w:t>Parameter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C35E" w14:textId="77777777" w:rsidR="00595D8E" w:rsidRDefault="00595D8E" w:rsidP="00595D8E">
            <w:pPr>
              <w:pStyle w:val="TAH"/>
            </w:pPr>
            <w:r>
              <w:t>Unit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B4A1" w14:textId="77777777" w:rsidR="00595D8E" w:rsidRDefault="00595D8E" w:rsidP="00595D8E">
            <w:pPr>
              <w:pStyle w:val="TAH"/>
            </w:pPr>
            <w:r>
              <w:t>Value</w:t>
            </w:r>
          </w:p>
        </w:tc>
      </w:tr>
      <w:tr w:rsidR="00595D8E" w14:paraId="2156F127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3B4F" w14:textId="77777777" w:rsidR="00595D8E" w:rsidRDefault="00595D8E" w:rsidP="00595D8E">
            <w:pPr>
              <w:pStyle w:val="TAL"/>
            </w:pPr>
            <w:r>
              <w:t>Reference channel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04DE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70D9" w14:textId="77777777" w:rsidR="00595D8E" w:rsidRDefault="00595D8E" w:rsidP="00595D8E">
            <w:pPr>
              <w:pStyle w:val="TAC"/>
            </w:pPr>
            <w:proofErr w:type="spellStart"/>
            <w:r>
              <w:t>R.yy</w:t>
            </w:r>
            <w:proofErr w:type="spellEnd"/>
            <w:r>
              <w:t xml:space="preserve"> TDD</w:t>
            </w:r>
          </w:p>
        </w:tc>
      </w:tr>
      <w:tr w:rsidR="00595D8E" w14:paraId="774305BB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211D" w14:textId="77777777" w:rsidR="00595D8E" w:rsidRDefault="00595D8E" w:rsidP="00595D8E">
            <w:pPr>
              <w:pStyle w:val="TAL"/>
            </w:pPr>
            <w:r>
              <w:t>Channel bandwidth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14FF" w14:textId="77777777" w:rsidR="00595D8E" w:rsidRDefault="00595D8E" w:rsidP="00595D8E">
            <w:pPr>
              <w:pStyle w:val="TAC"/>
            </w:pPr>
            <w:r>
              <w:t>MHz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7513" w14:textId="77777777" w:rsidR="00595D8E" w:rsidRDefault="00595D8E" w:rsidP="00595D8E">
            <w:pPr>
              <w:pStyle w:val="TAC"/>
            </w:pPr>
            <w:r>
              <w:t>10</w:t>
            </w:r>
          </w:p>
        </w:tc>
      </w:tr>
      <w:tr w:rsidR="00595D8E" w14:paraId="48FE7240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E11A" w14:textId="77777777" w:rsidR="00595D8E" w:rsidRDefault="00595D8E" w:rsidP="00595D8E">
            <w:pPr>
              <w:pStyle w:val="TAL"/>
            </w:pPr>
            <w:r>
              <w:t xml:space="preserve">Allocated resource blocks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A2F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51D0" w14:textId="77777777" w:rsidR="00595D8E" w:rsidRDefault="00595D8E" w:rsidP="00595D8E">
            <w:pPr>
              <w:pStyle w:val="TAC"/>
            </w:pPr>
            <w:r>
              <w:t>50 (Note 3)</w:t>
            </w:r>
          </w:p>
        </w:tc>
      </w:tr>
      <w:tr w:rsidR="00595D8E" w14:paraId="3335770D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EB59" w14:textId="77777777" w:rsidR="00595D8E" w:rsidRDefault="00595D8E" w:rsidP="00595D8E">
            <w:pPr>
              <w:pStyle w:val="TAL"/>
            </w:pPr>
            <w:r>
              <w:t xml:space="preserve">Allocated </w:t>
            </w:r>
            <w:proofErr w:type="spellStart"/>
            <w:r>
              <w:t>subframes</w:t>
            </w:r>
            <w:proofErr w:type="spellEnd"/>
            <w:r>
              <w:t xml:space="preserve"> per Radio Frame (D+S)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96F8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4F35" w14:textId="77777777" w:rsidR="00595D8E" w:rsidRDefault="00595D8E" w:rsidP="00595D8E">
            <w:pPr>
              <w:pStyle w:val="TAC"/>
            </w:pPr>
            <w:r>
              <w:t>3+2</w:t>
            </w:r>
          </w:p>
        </w:tc>
      </w:tr>
      <w:tr w:rsidR="00595D8E" w14:paraId="4EEEEABB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080D" w14:textId="77777777" w:rsidR="00595D8E" w:rsidRDefault="00595D8E" w:rsidP="00595D8E">
            <w:pPr>
              <w:pStyle w:val="TAL"/>
            </w:pPr>
            <w:r>
              <w:t>Modulation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A025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7D3A" w14:textId="77777777" w:rsidR="00595D8E" w:rsidRDefault="00595D8E" w:rsidP="00595D8E">
            <w:pPr>
              <w:pStyle w:val="TAC"/>
            </w:pPr>
            <w:r>
              <w:t>16QAM</w:t>
            </w:r>
          </w:p>
        </w:tc>
      </w:tr>
      <w:tr w:rsidR="00595D8E" w14:paraId="0A58552B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E329" w14:textId="77777777" w:rsidR="00595D8E" w:rsidRDefault="00595D8E" w:rsidP="00595D8E">
            <w:pPr>
              <w:pStyle w:val="TAL"/>
            </w:pPr>
            <w:r>
              <w:t>Target Coding Rate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83E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1640" w14:textId="77777777" w:rsidR="00595D8E" w:rsidRDefault="00595D8E" w:rsidP="00595D8E">
            <w:pPr>
              <w:pStyle w:val="TAC"/>
            </w:pPr>
            <w:r>
              <w:t>0.57</w:t>
            </w:r>
          </w:p>
        </w:tc>
      </w:tr>
      <w:tr w:rsidR="00595D8E" w14:paraId="48390BAC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03C5" w14:textId="77777777" w:rsidR="00595D8E" w:rsidRDefault="00595D8E" w:rsidP="00595D8E">
            <w:pPr>
              <w:pStyle w:val="TAL"/>
            </w:pPr>
            <w:r>
              <w:t xml:space="preserve">Information Bit Payload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A2C4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8F7" w14:textId="77777777" w:rsidR="00595D8E" w:rsidRDefault="00595D8E" w:rsidP="00595D8E">
            <w:pPr>
              <w:pStyle w:val="TAC"/>
            </w:pPr>
          </w:p>
        </w:tc>
      </w:tr>
      <w:tr w:rsidR="00595D8E" w14:paraId="77819E91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AD8F" w14:textId="77777777" w:rsidR="00595D8E" w:rsidRDefault="00595D8E" w:rsidP="00595D8E">
            <w:pPr>
              <w:pStyle w:val="TAL"/>
            </w:pPr>
            <w:r>
              <w:t xml:space="preserve">  For Sub-Frames 4,9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2C41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8344" w14:textId="77777777" w:rsidR="00595D8E" w:rsidRDefault="00595D8E" w:rsidP="00595D8E">
            <w:pPr>
              <w:pStyle w:val="TAC"/>
            </w:pPr>
            <w:r>
              <w:t>25456</w:t>
            </w:r>
          </w:p>
          <w:p w14:paraId="503AB6BF" w14:textId="77777777" w:rsidR="00595D8E" w:rsidRDefault="00595D8E" w:rsidP="00595D8E">
            <w:pPr>
              <w:pStyle w:val="TAC"/>
            </w:pPr>
            <w:r>
              <w:t>MCS 14</w:t>
            </w:r>
          </w:p>
        </w:tc>
      </w:tr>
      <w:tr w:rsidR="00595D8E" w14:paraId="65F52A87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1112" w14:textId="77777777" w:rsidR="00595D8E" w:rsidRDefault="00595D8E" w:rsidP="00595D8E">
            <w:pPr>
              <w:pStyle w:val="TAL"/>
            </w:pPr>
            <w:r>
              <w:t xml:space="preserve">  For Sub-Frames 1,6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A4B4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339C" w14:textId="77777777" w:rsidR="00595D8E" w:rsidRDefault="00595D8E" w:rsidP="00595D8E">
            <w:pPr>
              <w:pStyle w:val="TAC"/>
              <w:rPr>
                <w:rFonts w:eastAsia="MS PGothic"/>
                <w:lang w:val="en-US"/>
              </w:rPr>
            </w:pPr>
            <w:r>
              <w:rPr>
                <w:rFonts w:eastAsia="MS PGothic"/>
                <w:lang w:val="en-US"/>
              </w:rPr>
              <w:t>16992</w:t>
            </w:r>
          </w:p>
          <w:p w14:paraId="52CB8D36" w14:textId="77777777" w:rsidR="00595D8E" w:rsidRDefault="00595D8E" w:rsidP="00595D8E">
            <w:pPr>
              <w:pStyle w:val="TAC"/>
              <w:rPr>
                <w:rFonts w:eastAsia="MS PGothic"/>
                <w:lang w:val="en-US"/>
              </w:rPr>
            </w:pPr>
            <w:r>
              <w:rPr>
                <w:rFonts w:eastAsia="MS PGothic"/>
                <w:lang w:val="en-US"/>
              </w:rPr>
              <w:t>MCS 15</w:t>
            </w:r>
          </w:p>
        </w:tc>
      </w:tr>
      <w:tr w:rsidR="00595D8E" w14:paraId="0951E297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7C0D" w14:textId="77777777" w:rsidR="00595D8E" w:rsidRDefault="00595D8E" w:rsidP="00595D8E">
            <w:pPr>
              <w:pStyle w:val="TAL"/>
            </w:pPr>
            <w:r>
              <w:t xml:space="preserve">  For Sub-Frame 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ADA1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C816" w14:textId="77777777" w:rsidR="00595D8E" w:rsidRDefault="00595D8E" w:rsidP="00595D8E">
            <w:pPr>
              <w:pStyle w:val="TAC"/>
            </w:pPr>
            <w:r>
              <w:t>N/A</w:t>
            </w:r>
          </w:p>
        </w:tc>
      </w:tr>
      <w:tr w:rsidR="00595D8E" w14:paraId="63AC5447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723B" w14:textId="77777777" w:rsidR="00595D8E" w:rsidRDefault="00595D8E" w:rsidP="00595D8E">
            <w:pPr>
              <w:pStyle w:val="TAL"/>
              <w:rPr>
                <w:szCs w:val="22"/>
              </w:rPr>
            </w:pPr>
            <w:r>
              <w:t xml:space="preserve">  For Sub-Frame 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FDD4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70EE" w14:textId="77777777" w:rsidR="00595D8E" w:rsidRDefault="00595D8E" w:rsidP="00595D8E">
            <w:pPr>
              <w:pStyle w:val="TAC"/>
            </w:pPr>
            <w:r>
              <w:t>21384</w:t>
            </w:r>
          </w:p>
          <w:p w14:paraId="6F1715CD" w14:textId="77777777" w:rsidR="00595D8E" w:rsidRDefault="00595D8E" w:rsidP="00595D8E">
            <w:pPr>
              <w:pStyle w:val="TAC"/>
            </w:pPr>
            <w:r>
              <w:t>MCS 14</w:t>
            </w:r>
          </w:p>
        </w:tc>
      </w:tr>
      <w:tr w:rsidR="00595D8E" w14:paraId="424DDD92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1CE7" w14:textId="77777777" w:rsidR="00595D8E" w:rsidRDefault="00595D8E" w:rsidP="00595D8E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Number of Code Blocks (Note </w:t>
            </w:r>
            <w:r>
              <w:rPr>
                <w:szCs w:val="22"/>
                <w:lang w:eastAsia="zh-CN"/>
              </w:rPr>
              <w:t>4</w:t>
            </w:r>
            <w:r>
              <w:rPr>
                <w:szCs w:val="22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674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FF45" w14:textId="77777777" w:rsidR="00595D8E" w:rsidRDefault="00595D8E" w:rsidP="00595D8E">
            <w:pPr>
              <w:pStyle w:val="TAC"/>
            </w:pPr>
          </w:p>
        </w:tc>
      </w:tr>
      <w:tr w:rsidR="00595D8E" w14:paraId="1A2D2DB5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0C45" w14:textId="77777777" w:rsidR="00595D8E" w:rsidRDefault="00595D8E" w:rsidP="00595D8E">
            <w:pPr>
              <w:pStyle w:val="TAL"/>
            </w:pPr>
            <w:r>
              <w:t xml:space="preserve">  For Sub-Frames 4,9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91EE" w14:textId="77777777" w:rsidR="00595D8E" w:rsidRDefault="00595D8E" w:rsidP="00595D8E">
            <w:pPr>
              <w:pStyle w:val="TAC"/>
            </w:pPr>
            <w:r>
              <w:t>Code blocks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094A" w14:textId="77777777" w:rsidR="00595D8E" w:rsidRDefault="00595D8E" w:rsidP="00595D8E">
            <w:pPr>
              <w:pStyle w:val="TAC"/>
            </w:pPr>
            <w:r>
              <w:t>5</w:t>
            </w:r>
          </w:p>
        </w:tc>
      </w:tr>
      <w:tr w:rsidR="00595D8E" w14:paraId="56409540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39B7" w14:textId="77777777" w:rsidR="00595D8E" w:rsidRDefault="00595D8E" w:rsidP="00595D8E">
            <w:pPr>
              <w:pStyle w:val="TAL"/>
            </w:pPr>
            <w:r>
              <w:t xml:space="preserve">  For Sub-Frames 1,6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0DD3" w14:textId="77777777" w:rsidR="00595D8E" w:rsidRDefault="00595D8E" w:rsidP="00595D8E">
            <w:pPr>
              <w:pStyle w:val="TAC"/>
            </w:pPr>
            <w:r>
              <w:t>Code blocks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4A85" w14:textId="77777777" w:rsidR="00595D8E" w:rsidRDefault="00595D8E" w:rsidP="00595D8E">
            <w:pPr>
              <w:pStyle w:val="TAC"/>
            </w:pPr>
            <w:r>
              <w:t>3</w:t>
            </w:r>
          </w:p>
        </w:tc>
      </w:tr>
      <w:tr w:rsidR="00595D8E" w14:paraId="6F4A9967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964A" w14:textId="77777777" w:rsidR="00595D8E" w:rsidRDefault="00595D8E" w:rsidP="00595D8E">
            <w:pPr>
              <w:pStyle w:val="TAL"/>
            </w:pPr>
            <w:r>
              <w:t xml:space="preserve">  For Sub-Frame 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46C9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65D0" w14:textId="77777777" w:rsidR="00595D8E" w:rsidRDefault="00595D8E" w:rsidP="00595D8E">
            <w:pPr>
              <w:pStyle w:val="TAC"/>
            </w:pPr>
            <w:r>
              <w:t>N/A</w:t>
            </w:r>
          </w:p>
        </w:tc>
      </w:tr>
      <w:tr w:rsidR="00595D8E" w14:paraId="1D377FE1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F124" w14:textId="77777777" w:rsidR="00595D8E" w:rsidRDefault="00595D8E" w:rsidP="00595D8E">
            <w:pPr>
              <w:pStyle w:val="TAL"/>
              <w:rPr>
                <w:szCs w:val="22"/>
              </w:rPr>
            </w:pPr>
            <w:r>
              <w:t xml:space="preserve">  For Sub-Frame 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BB22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E504" w14:textId="77777777" w:rsidR="00595D8E" w:rsidRDefault="00595D8E" w:rsidP="00595D8E">
            <w:pPr>
              <w:pStyle w:val="TAC"/>
            </w:pPr>
            <w:r>
              <w:t>4</w:t>
            </w:r>
          </w:p>
        </w:tc>
      </w:tr>
      <w:tr w:rsidR="00595D8E" w14:paraId="7F659F77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A1C4" w14:textId="77777777" w:rsidR="00595D8E" w:rsidRDefault="00595D8E" w:rsidP="00595D8E">
            <w:pPr>
              <w:pStyle w:val="TAL"/>
            </w:pPr>
            <w:r>
              <w:t>Binary Channel Bits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E3E7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C699" w14:textId="77777777" w:rsidR="00595D8E" w:rsidRDefault="00595D8E" w:rsidP="00595D8E">
            <w:pPr>
              <w:pStyle w:val="TAC"/>
            </w:pPr>
          </w:p>
        </w:tc>
      </w:tr>
      <w:tr w:rsidR="00595D8E" w14:paraId="6A0EAA83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87CC" w14:textId="77777777" w:rsidR="00595D8E" w:rsidRDefault="00595D8E" w:rsidP="00595D8E">
            <w:pPr>
              <w:pStyle w:val="TAL"/>
            </w:pPr>
            <w:r>
              <w:t xml:space="preserve">  For Sub-Frames 4,9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88C8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3B3F" w14:textId="77777777" w:rsidR="00595D8E" w:rsidRDefault="00595D8E" w:rsidP="00595D8E">
            <w:pPr>
              <w:pStyle w:val="TAC"/>
            </w:pPr>
            <w:r>
              <w:rPr>
                <w:rFonts w:eastAsia="MS PGothic"/>
                <w:lang w:val="en-US"/>
              </w:rPr>
              <w:t>40000</w:t>
            </w:r>
          </w:p>
        </w:tc>
      </w:tr>
      <w:tr w:rsidR="00595D8E" w14:paraId="65C8FDA4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607F" w14:textId="77777777" w:rsidR="00595D8E" w:rsidRDefault="00595D8E" w:rsidP="00595D8E">
            <w:pPr>
              <w:pStyle w:val="TAL"/>
            </w:pPr>
            <w:r>
              <w:t xml:space="preserve">  For Sub-Frames 1,6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BA1C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9313" w14:textId="77777777" w:rsidR="00595D8E" w:rsidRDefault="00595D8E" w:rsidP="00595D8E">
            <w:pPr>
              <w:pStyle w:val="TAC"/>
            </w:pPr>
            <w:r>
              <w:t>27552</w:t>
            </w:r>
          </w:p>
        </w:tc>
      </w:tr>
      <w:tr w:rsidR="00595D8E" w14:paraId="54024971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7031" w14:textId="77777777" w:rsidR="00595D8E" w:rsidRDefault="00595D8E" w:rsidP="00595D8E">
            <w:pPr>
              <w:pStyle w:val="TAL"/>
            </w:pPr>
            <w:r>
              <w:t xml:space="preserve">  For Sub-Frame 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EC0F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B046" w14:textId="77777777" w:rsidR="00595D8E" w:rsidRDefault="00595D8E" w:rsidP="00595D8E">
            <w:pPr>
              <w:pStyle w:val="TAC"/>
            </w:pPr>
            <w:r>
              <w:t>N/A</w:t>
            </w:r>
          </w:p>
        </w:tc>
      </w:tr>
      <w:tr w:rsidR="00595D8E" w14:paraId="6435A6CE" w14:textId="77777777" w:rsidTr="00595D8E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4FFC" w14:textId="77777777" w:rsidR="00595D8E" w:rsidRDefault="00595D8E" w:rsidP="00595D8E">
            <w:pPr>
              <w:pStyle w:val="TAL"/>
              <w:rPr>
                <w:szCs w:val="22"/>
              </w:rPr>
            </w:pPr>
            <w:r>
              <w:t xml:space="preserve">  For Sub-Frame 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71E0" w14:textId="77777777" w:rsidR="00595D8E" w:rsidRDefault="00595D8E" w:rsidP="00595D8E">
            <w:pPr>
              <w:pStyle w:val="TAC"/>
            </w:pPr>
            <w:r>
              <w:t>Bits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9DD5" w14:textId="77777777" w:rsidR="00595D8E" w:rsidRPr="00D736E7" w:rsidRDefault="00595D8E" w:rsidP="00595D8E">
            <w:pPr>
              <w:pStyle w:val="TAC"/>
              <w:rPr>
                <w:rFonts w:eastAsia="MS PGothic"/>
                <w:lang w:val="en-US"/>
              </w:rPr>
            </w:pPr>
            <w:r>
              <w:rPr>
                <w:rFonts w:eastAsia="MS PGothic"/>
                <w:lang w:val="en-US"/>
              </w:rPr>
              <w:t>35424</w:t>
            </w:r>
          </w:p>
        </w:tc>
      </w:tr>
      <w:tr w:rsidR="00595D8E" w14:paraId="1AC28E33" w14:textId="77777777" w:rsidTr="00595D8E">
        <w:trPr>
          <w:trHeight w:val="7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100A" w14:textId="77777777" w:rsidR="00595D8E" w:rsidRDefault="00595D8E" w:rsidP="00595D8E">
            <w:pPr>
              <w:pStyle w:val="TAL"/>
            </w:pPr>
            <w:r>
              <w:t>Max. Throughput averaged over 1 frame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3C5B" w14:textId="77777777" w:rsidR="00595D8E" w:rsidRDefault="00595D8E" w:rsidP="00595D8E">
            <w:pPr>
              <w:pStyle w:val="TAC"/>
            </w:pPr>
            <w:r>
              <w:t>Mbps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381E" w14:textId="77777777" w:rsidR="00595D8E" w:rsidRDefault="00595D8E" w:rsidP="00595D8E">
            <w:pPr>
              <w:pStyle w:val="TAC"/>
            </w:pPr>
            <w:r>
              <w:t>10.628</w:t>
            </w:r>
          </w:p>
        </w:tc>
      </w:tr>
      <w:tr w:rsidR="00595D8E" w14:paraId="0CDECEE5" w14:textId="77777777" w:rsidTr="00595D8E">
        <w:trPr>
          <w:trHeight w:val="7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EFF4" w14:textId="77777777" w:rsidR="00595D8E" w:rsidRDefault="00595D8E" w:rsidP="00595D8E">
            <w:pPr>
              <w:pStyle w:val="TAL"/>
            </w:pPr>
            <w:r>
              <w:t>UE Category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2AAD" w14:textId="77777777" w:rsidR="00595D8E" w:rsidRDefault="00595D8E" w:rsidP="00595D8E">
            <w:pPr>
              <w:pStyle w:val="TAC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E9D2" w14:textId="77777777" w:rsidR="00595D8E" w:rsidRDefault="00595D8E" w:rsidP="00595D8E">
            <w:pPr>
              <w:pStyle w:val="TAC"/>
            </w:pPr>
            <w:r>
              <w:t>≥ 2</w:t>
            </w:r>
          </w:p>
        </w:tc>
      </w:tr>
      <w:tr w:rsidR="00595D8E" w14:paraId="002EA1CD" w14:textId="77777777" w:rsidTr="00595D8E">
        <w:trPr>
          <w:trHeight w:val="70"/>
          <w:jc w:val="center"/>
        </w:trPr>
        <w:tc>
          <w:tcPr>
            <w:tcW w:w="6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E41B" w14:textId="77777777" w:rsidR="00595D8E" w:rsidRDefault="00595D8E" w:rsidP="00595D8E">
            <w:pPr>
              <w:pStyle w:val="TAN"/>
              <w:rPr>
                <w:rFonts w:eastAsia="MS PGothic"/>
              </w:rPr>
            </w:pPr>
            <w:r>
              <w:t>Note 1:</w:t>
            </w:r>
            <w:r>
              <w:tab/>
            </w:r>
            <w:r>
              <w:rPr>
                <w:rFonts w:eastAsia="MS PGothic"/>
              </w:rPr>
              <w:t>2 symbols allocated to PDCCH.</w:t>
            </w:r>
          </w:p>
          <w:p w14:paraId="4242D380" w14:textId="77777777" w:rsidR="00595D8E" w:rsidRDefault="00595D8E" w:rsidP="00595D8E">
            <w:pPr>
              <w:pStyle w:val="TAN"/>
              <w:rPr>
                <w:rFonts w:eastAsia="MS PGothic"/>
              </w:rPr>
            </w:pPr>
            <w:r>
              <w:t>Note 2:</w:t>
            </w:r>
            <w:r>
              <w:tab/>
            </w:r>
            <w:r>
              <w:rPr>
                <w:rFonts w:eastAsia="MS PGothic"/>
              </w:rPr>
              <w:t>Reference signal, synchronization signals and PBCH allocated as per TS 36.211 [4].</w:t>
            </w:r>
          </w:p>
          <w:p w14:paraId="18B89A5D" w14:textId="77777777" w:rsidR="00595D8E" w:rsidRDefault="00595D8E" w:rsidP="00595D8E">
            <w:pPr>
              <w:pStyle w:val="TAN"/>
            </w:pPr>
            <w:r>
              <w:rPr>
                <w:kern w:val="2"/>
              </w:rPr>
              <w:t>Note 3:</w:t>
            </w:r>
            <w:r>
              <w:rPr>
                <w:kern w:val="2"/>
              </w:rPr>
              <w:tab/>
              <w:t>50 resource blocks are allocated in sub-frames 4</w:t>
            </w:r>
            <w:r>
              <w:rPr>
                <w:kern w:val="2"/>
                <w:lang w:eastAsia="zh-CN"/>
              </w:rPr>
              <w:t>, 9</w:t>
            </w:r>
            <w:r>
              <w:rPr>
                <w:kern w:val="2"/>
              </w:rPr>
              <w:t xml:space="preserve"> and 41 resource blocks (RB0–RB20 and RB30–RB49) are allocated in sub-frame 0</w:t>
            </w:r>
            <w:proofErr w:type="gramStart"/>
            <w:r>
              <w:rPr>
                <w:kern w:val="2"/>
              </w:rPr>
              <w:t>,1,6</w:t>
            </w:r>
            <w:proofErr w:type="gramEnd"/>
            <w:r>
              <w:rPr>
                <w:kern w:val="2"/>
              </w:rPr>
              <w:t xml:space="preserve">. </w:t>
            </w:r>
          </w:p>
          <w:p w14:paraId="7D06927C" w14:textId="77777777" w:rsidR="00595D8E" w:rsidRDefault="00595D8E" w:rsidP="00595D8E">
            <w:pPr>
              <w:pStyle w:val="TAN"/>
            </w:pPr>
            <w:r>
              <w:t>Note 4:</w:t>
            </w:r>
            <w: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1801E79A" w14:textId="77777777" w:rsidR="00595D8E" w:rsidRDefault="00595D8E" w:rsidP="00595D8E">
      <w:pPr>
        <w:rPr>
          <w:rFonts w:eastAsia="??"/>
        </w:rPr>
      </w:pPr>
    </w:p>
    <w:p w14:paraId="1C1EC648" w14:textId="13B6C5B4" w:rsidR="00595D8E" w:rsidRDefault="00067B1A" w:rsidP="00595D8E">
      <w:pPr>
        <w:pStyle w:val="TH"/>
        <w:jc w:val="left"/>
      </w:pPr>
      <w:r>
        <w:rPr>
          <w:noProof/>
          <w:lang w:val="en-US"/>
        </w:rPr>
        <w:lastRenderedPageBreak/>
        <w:drawing>
          <wp:inline distT="0" distB="0" distL="0" distR="0" wp14:anchorId="5EC99365" wp14:editId="21494A5E">
            <wp:extent cx="6120765" cy="4583394"/>
            <wp:effectExtent l="0" t="0" r="0" b="8255"/>
            <wp:docPr id="1" name="Picture 1" descr="Z:\fga\branches\2016\RAN4_78_Feb2016_DL4RX_CCH_IM\results\36_101_tests\TM9 TDD 4Layers 4R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Z:\fga\branches\2016\RAN4_78_Feb2016_DL4RX_CCH_IM\results\36_101_tests\TM9 TDD 4Layers 4Rx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83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97700" w14:textId="77777777" w:rsidR="00595D8E" w:rsidRDefault="00595D8E" w:rsidP="00595D8E"/>
    <w:p w14:paraId="575E34DB" w14:textId="77777777" w:rsidR="005D0147" w:rsidRDefault="005D0147" w:rsidP="005D0147">
      <w:pPr>
        <w:pStyle w:val="Caption"/>
        <w:keepNext/>
        <w:jc w:val="center"/>
      </w:pPr>
      <w:bookmarkStart w:id="2" w:name="_Ref44271160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13</w:t>
      </w:r>
      <w:r>
        <w:fldChar w:fldCharType="end"/>
      </w:r>
      <w:bookmarkEnd w:id="2"/>
      <w:r>
        <w:t xml:space="preserve">: </w:t>
      </w:r>
      <w:proofErr w:type="gramStart"/>
      <w:r>
        <w:rPr>
          <w:lang w:eastAsia="ko-KR"/>
        </w:rPr>
        <w:t xml:space="preserve">Simulated </w:t>
      </w:r>
      <w:r>
        <w:rPr>
          <w:rFonts w:hint="eastAsia"/>
          <w:lang w:eastAsia="ko-KR"/>
        </w:rPr>
        <w:t xml:space="preserve"> SNR</w:t>
      </w:r>
      <w:proofErr w:type="gramEnd"/>
      <w:r>
        <w:rPr>
          <w:rFonts w:hint="eastAsia"/>
          <w:lang w:eastAsia="ko-KR"/>
        </w:rPr>
        <w:t xml:space="preserve"> to achieve 70% of maximum T-put f</w:t>
      </w:r>
      <w:r>
        <w:rPr>
          <w:lang w:eastAsia="ko-KR"/>
        </w:rPr>
        <w:t xml:space="preserve">or </w:t>
      </w:r>
    </w:p>
    <w:tbl>
      <w:tblPr>
        <w:tblW w:w="10394" w:type="dxa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2"/>
        <w:gridCol w:w="1492"/>
        <w:gridCol w:w="1492"/>
        <w:gridCol w:w="1492"/>
        <w:gridCol w:w="1492"/>
        <w:gridCol w:w="1492"/>
        <w:gridCol w:w="1492"/>
      </w:tblGrid>
      <w:tr w:rsidR="00CD07BB" w:rsidRPr="00F61B85" w14:paraId="0DFA62CC" w14:textId="41A6D806" w:rsidTr="00A84E97">
        <w:trPr>
          <w:trHeight w:val="330"/>
          <w:jc w:val="center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9B29" w14:textId="77777777" w:rsidR="00CD07BB" w:rsidRPr="00F61B85" w:rsidRDefault="00CD07BB" w:rsidP="00A84E97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ko-KR"/>
              </w:rPr>
              <w:t>Case</w:t>
            </w:r>
          </w:p>
        </w:tc>
        <w:tc>
          <w:tcPr>
            <w:tcW w:w="4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DE8C" w14:textId="37617679" w:rsidR="00CD07BB" w:rsidRDefault="00CD07BB" w:rsidP="00A84E97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 xml:space="preserve">FDD </w:t>
            </w:r>
          </w:p>
        </w:tc>
        <w:tc>
          <w:tcPr>
            <w:tcW w:w="4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139CD" w14:textId="53D558B0" w:rsidR="00CD07BB" w:rsidRDefault="00CD07BB" w:rsidP="00A84E97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 xml:space="preserve">TDD </w:t>
            </w:r>
          </w:p>
        </w:tc>
      </w:tr>
      <w:tr w:rsidR="00CD07BB" w:rsidRPr="00F61B85" w14:paraId="36257D50" w14:textId="77777777" w:rsidTr="00A84E97">
        <w:trPr>
          <w:trHeight w:val="330"/>
          <w:jc w:val="center"/>
        </w:trPr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2C2AA" w14:textId="77777777" w:rsidR="00CD07BB" w:rsidRDefault="00CD07BB" w:rsidP="00A84E97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2A298" w14:textId="2605980E" w:rsidR="00CD07BB" w:rsidRDefault="00CD07BB" w:rsidP="00A84E97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TM3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4427D" w14:textId="1EDAB7BE" w:rsidR="00CD07BB" w:rsidRDefault="00CD07BB" w:rsidP="00A84E97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TM4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798C3" w14:textId="54266C01" w:rsidR="00CD07BB" w:rsidRDefault="00CD07BB" w:rsidP="00E066E5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TM9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C3D7D" w14:textId="13FDE696" w:rsidR="00CD07BB" w:rsidRDefault="00CD07BB" w:rsidP="00A84E97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TM3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DDA6" w14:textId="614701F7" w:rsidR="00CD07BB" w:rsidRDefault="00CD07BB" w:rsidP="00A84E97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TM4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6D8BC" w14:textId="717902F4" w:rsidR="00CD07BB" w:rsidRDefault="00CD07BB" w:rsidP="00A84E97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>
              <w:rPr>
                <w:color w:val="000000"/>
                <w:sz w:val="22"/>
                <w:szCs w:val="22"/>
                <w:lang w:val="en-US" w:eastAsia="ko-KR"/>
              </w:rPr>
              <w:t>TM9</w:t>
            </w:r>
          </w:p>
        </w:tc>
      </w:tr>
      <w:tr w:rsidR="00CD07BB" w:rsidRPr="00F61B85" w14:paraId="7300A6BE" w14:textId="55B33BB2" w:rsidTr="00C014A8">
        <w:trPr>
          <w:trHeight w:val="623"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E86D" w14:textId="7E58ECAE" w:rsidR="00CD07BB" w:rsidRPr="00F61B85" w:rsidRDefault="00CD07BB" w:rsidP="00A84E97">
            <w:pPr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F61B85">
              <w:rPr>
                <w:color w:val="000000"/>
                <w:sz w:val="22"/>
                <w:szCs w:val="22"/>
                <w:lang w:val="en-US" w:eastAsia="ko-KR"/>
              </w:rPr>
              <w:t>Target SNR</w:t>
            </w:r>
            <w:r w:rsidRPr="00F61B85">
              <w:rPr>
                <w:color w:val="000000"/>
                <w:sz w:val="22"/>
                <w:szCs w:val="22"/>
                <w:lang w:val="en-US" w:eastAsia="ko-KR"/>
              </w:rPr>
              <w:br/>
              <w:t>[dB]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D7FE7" w14:textId="212CBAF7" w:rsidR="00CD07BB" w:rsidRPr="00833248" w:rsidRDefault="00CD07BB" w:rsidP="00C014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01A19" w14:textId="33FF3959" w:rsidR="00CD07BB" w:rsidRDefault="00CD07BB" w:rsidP="00C014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A784E" w14:textId="276111E8" w:rsidR="00CD07BB" w:rsidRDefault="00CD07BB" w:rsidP="00C014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60DC7" w14:textId="4A73490B" w:rsidR="00CD07BB" w:rsidRDefault="00CD07BB" w:rsidP="00C014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B7DA1" w14:textId="35A488BB" w:rsidR="00CD07BB" w:rsidRDefault="00E450D8" w:rsidP="00C014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F90BD" w14:textId="51F8C1AE" w:rsidR="00E450D8" w:rsidRDefault="00E450D8" w:rsidP="00C014A8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17.7</w:t>
            </w:r>
          </w:p>
        </w:tc>
      </w:tr>
    </w:tbl>
    <w:p w14:paraId="77472BEA" w14:textId="44FA1400" w:rsidR="00595D8E" w:rsidRDefault="00595D8E" w:rsidP="00595D8E"/>
    <w:p w14:paraId="77AEA179" w14:textId="77777777" w:rsidR="009132D2" w:rsidRDefault="009132D2" w:rsidP="009132D2">
      <w:pPr>
        <w:pStyle w:val="Heading1"/>
        <w:tabs>
          <w:tab w:val="clear" w:pos="0"/>
          <w:tab w:val="num" w:pos="-538"/>
        </w:tabs>
        <w:ind w:left="1304"/>
      </w:pPr>
      <w:r w:rsidRPr="0022368E">
        <w:t>References</w:t>
      </w:r>
    </w:p>
    <w:p w14:paraId="01759C04" w14:textId="74143569" w:rsidR="009132D2" w:rsidRPr="00384578" w:rsidRDefault="009132D2" w:rsidP="009132D2">
      <w:pPr>
        <w:numPr>
          <w:ilvl w:val="0"/>
          <w:numId w:val="18"/>
        </w:numPr>
        <w:rPr>
          <w:b/>
        </w:rPr>
      </w:pPr>
      <w:bookmarkStart w:id="3" w:name="_Ref442711637"/>
      <w:r>
        <w:rPr>
          <w:rFonts w:ascii="Arial" w:hAnsi="Arial" w:cs="Arial"/>
          <w:color w:val="312E25"/>
          <w:sz w:val="18"/>
          <w:szCs w:val="18"/>
        </w:rPr>
        <w:t>R4-</w:t>
      </w:r>
      <w:r>
        <w:rPr>
          <w:rFonts w:ascii="Arial" w:hAnsi="Arial" w:cs="Arial"/>
          <w:color w:val="312E25"/>
          <w:sz w:val="18"/>
          <w:szCs w:val="18"/>
        </w:rPr>
        <w:t xml:space="preserve">160804: </w:t>
      </w:r>
      <w:r w:rsidRPr="009132D2">
        <w:rPr>
          <w:rFonts w:ascii="Arial" w:hAnsi="Arial" w:cs="Arial"/>
          <w:color w:val="312E25"/>
          <w:sz w:val="18"/>
          <w:szCs w:val="18"/>
        </w:rPr>
        <w:t>Summary of results for PDSCH rank 3 and 4 demodulation</w:t>
      </w:r>
      <w:r>
        <w:rPr>
          <w:rFonts w:ascii="Arial" w:hAnsi="Arial" w:cs="Arial"/>
          <w:color w:val="312E25"/>
          <w:sz w:val="18"/>
          <w:szCs w:val="18"/>
        </w:rPr>
        <w:t xml:space="preserve"> </w:t>
      </w:r>
      <w:r>
        <w:rPr>
          <w:rFonts w:ascii="Arial" w:hAnsi="Arial" w:cs="Arial"/>
          <w:color w:val="312E25"/>
          <w:sz w:val="18"/>
          <w:szCs w:val="18"/>
        </w:rPr>
        <w:t>Ericsson</w:t>
      </w:r>
      <w:bookmarkEnd w:id="3"/>
    </w:p>
    <w:p w14:paraId="330C66C1" w14:textId="5368D48A" w:rsidR="00A84E97" w:rsidRPr="00384578" w:rsidRDefault="00A84E97" w:rsidP="009132D2">
      <w:pPr>
        <w:ind w:left="720"/>
        <w:rPr>
          <w:b/>
        </w:rPr>
      </w:pPr>
    </w:p>
    <w:sectPr w:rsidR="00A84E97" w:rsidRPr="00384578">
      <w:headerReference w:type="default" r:id="rId44"/>
      <w:foot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583652" w14:textId="77777777" w:rsidR="003A7CC1" w:rsidRDefault="003A7CC1">
      <w:r>
        <w:separator/>
      </w:r>
    </w:p>
  </w:endnote>
  <w:endnote w:type="continuationSeparator" w:id="0">
    <w:p w14:paraId="41D61A7C" w14:textId="77777777" w:rsidR="003A7CC1" w:rsidRDefault="003A7CC1">
      <w:r>
        <w:continuationSeparator/>
      </w:r>
    </w:p>
  </w:endnote>
  <w:endnote w:type="continuationNotice" w:id="1">
    <w:p w14:paraId="4814D7D1" w14:textId="77777777" w:rsidR="003A7CC1" w:rsidRDefault="003A7C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637F0" w14:textId="77777777" w:rsidR="00A84E97" w:rsidRDefault="00A84E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38C245" w14:textId="77777777" w:rsidR="003A7CC1" w:rsidRDefault="003A7CC1">
      <w:r>
        <w:separator/>
      </w:r>
    </w:p>
  </w:footnote>
  <w:footnote w:type="continuationSeparator" w:id="0">
    <w:p w14:paraId="09AB8AC4" w14:textId="77777777" w:rsidR="003A7CC1" w:rsidRDefault="003A7CC1">
      <w:r>
        <w:continuationSeparator/>
      </w:r>
    </w:p>
  </w:footnote>
  <w:footnote w:type="continuationNotice" w:id="1">
    <w:p w14:paraId="6ADAC6D0" w14:textId="77777777" w:rsidR="003A7CC1" w:rsidRDefault="003A7CC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A7773" w14:textId="77777777" w:rsidR="00A84E97" w:rsidRDefault="00A84E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7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4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DF3446D"/>
    <w:multiLevelType w:val="hybridMultilevel"/>
    <w:tmpl w:val="75967382"/>
    <w:lvl w:ilvl="0" w:tplc="9BD00E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BEFE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304D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800F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CAE6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742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761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EE12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027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1"/>
  </w:num>
  <w:num w:numId="5">
    <w:abstractNumId w:val="10"/>
  </w:num>
  <w:num w:numId="6">
    <w:abstractNumId w:val="7"/>
  </w:num>
  <w:num w:numId="7">
    <w:abstractNumId w:val="14"/>
  </w:num>
  <w:num w:numId="8">
    <w:abstractNumId w:val="0"/>
  </w:num>
  <w:num w:numId="9">
    <w:abstractNumId w:val="8"/>
  </w:num>
  <w:num w:numId="10">
    <w:abstractNumId w:val="2"/>
  </w:num>
  <w:num w:numId="11">
    <w:abstractNumId w:val="13"/>
  </w:num>
  <w:num w:numId="12">
    <w:abstractNumId w:val="6"/>
  </w:num>
  <w:num w:numId="13">
    <w:abstractNumId w:val="3"/>
  </w:num>
  <w:num w:numId="14">
    <w:abstractNumId w:val="11"/>
  </w:num>
  <w:num w:numId="15">
    <w:abstractNumId w:val="4"/>
  </w:num>
  <w:num w:numId="16">
    <w:abstractNumId w:val="9"/>
  </w:num>
  <w:num w:numId="17">
    <w:abstractNumId w:val="17"/>
  </w:num>
  <w:num w:numId="18">
    <w:abstractNumId w:val="12"/>
  </w:num>
  <w:num w:numId="19">
    <w:abstractNumId w:val="5"/>
  </w:num>
  <w:num w:numId="20">
    <w:abstractNumId w:val="5"/>
  </w:num>
  <w:num w:numId="21">
    <w:abstractNumId w:val="19"/>
  </w:num>
  <w:num w:numId="22">
    <w:abstractNumId w:val="18"/>
  </w:num>
  <w:num w:numId="23">
    <w:abstractNumId w:val="17"/>
  </w:num>
  <w:num w:numId="24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22E4A"/>
    <w:rsid w:val="0000045A"/>
    <w:rsid w:val="0000223E"/>
    <w:rsid w:val="0000377A"/>
    <w:rsid w:val="0000396A"/>
    <w:rsid w:val="000040C9"/>
    <w:rsid w:val="000046E7"/>
    <w:rsid w:val="00004DE8"/>
    <w:rsid w:val="00004F8E"/>
    <w:rsid w:val="00022E4A"/>
    <w:rsid w:val="00023187"/>
    <w:rsid w:val="00025A40"/>
    <w:rsid w:val="00025B4C"/>
    <w:rsid w:val="00025EB1"/>
    <w:rsid w:val="00026106"/>
    <w:rsid w:val="0002625B"/>
    <w:rsid w:val="000309F5"/>
    <w:rsid w:val="00030F8E"/>
    <w:rsid w:val="00032549"/>
    <w:rsid w:val="00034007"/>
    <w:rsid w:val="00034E6E"/>
    <w:rsid w:val="00036AB2"/>
    <w:rsid w:val="000404CA"/>
    <w:rsid w:val="00041F91"/>
    <w:rsid w:val="00044F7C"/>
    <w:rsid w:val="00045744"/>
    <w:rsid w:val="000474A2"/>
    <w:rsid w:val="00047B7C"/>
    <w:rsid w:val="00050672"/>
    <w:rsid w:val="00051BBC"/>
    <w:rsid w:val="00052B1B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8F"/>
    <w:rsid w:val="00066C8A"/>
    <w:rsid w:val="00066D93"/>
    <w:rsid w:val="00066F31"/>
    <w:rsid w:val="0006762D"/>
    <w:rsid w:val="00067B1A"/>
    <w:rsid w:val="00067E91"/>
    <w:rsid w:val="00070911"/>
    <w:rsid w:val="00071066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5619"/>
    <w:rsid w:val="00096225"/>
    <w:rsid w:val="000A0F55"/>
    <w:rsid w:val="000A2FF0"/>
    <w:rsid w:val="000A44CD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608A"/>
    <w:rsid w:val="000E682B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33D1"/>
    <w:rsid w:val="00103EBA"/>
    <w:rsid w:val="00104A43"/>
    <w:rsid w:val="00104D00"/>
    <w:rsid w:val="00105CD6"/>
    <w:rsid w:val="001060BA"/>
    <w:rsid w:val="00106D66"/>
    <w:rsid w:val="00107AFE"/>
    <w:rsid w:val="00110192"/>
    <w:rsid w:val="00111208"/>
    <w:rsid w:val="0011169D"/>
    <w:rsid w:val="001153ED"/>
    <w:rsid w:val="00115FD8"/>
    <w:rsid w:val="00117538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3D2E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66F"/>
    <w:rsid w:val="001F6C69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2F30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515AC"/>
    <w:rsid w:val="00351E3A"/>
    <w:rsid w:val="00353121"/>
    <w:rsid w:val="0035333D"/>
    <w:rsid w:val="003535CA"/>
    <w:rsid w:val="00353C0E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A7CC1"/>
    <w:rsid w:val="003B34D7"/>
    <w:rsid w:val="003B4D64"/>
    <w:rsid w:val="003B788C"/>
    <w:rsid w:val="003B7B6B"/>
    <w:rsid w:val="003C0894"/>
    <w:rsid w:val="003C329E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072"/>
    <w:rsid w:val="003D43E9"/>
    <w:rsid w:val="003D4BC9"/>
    <w:rsid w:val="003D5801"/>
    <w:rsid w:val="003E1197"/>
    <w:rsid w:val="003E1A42"/>
    <w:rsid w:val="003E1B9F"/>
    <w:rsid w:val="003E1C57"/>
    <w:rsid w:val="003E340E"/>
    <w:rsid w:val="003F0A59"/>
    <w:rsid w:val="003F0C76"/>
    <w:rsid w:val="003F20F8"/>
    <w:rsid w:val="003F26E1"/>
    <w:rsid w:val="003F2A8F"/>
    <w:rsid w:val="004012EA"/>
    <w:rsid w:val="004027F4"/>
    <w:rsid w:val="00405648"/>
    <w:rsid w:val="00405BE7"/>
    <w:rsid w:val="0040622D"/>
    <w:rsid w:val="00406AE4"/>
    <w:rsid w:val="00407552"/>
    <w:rsid w:val="0040793D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4C5"/>
    <w:rsid w:val="00440BBD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3C5A"/>
    <w:rsid w:val="004A5761"/>
    <w:rsid w:val="004A57DF"/>
    <w:rsid w:val="004A5C0E"/>
    <w:rsid w:val="004A6C7A"/>
    <w:rsid w:val="004B076A"/>
    <w:rsid w:val="004B3A23"/>
    <w:rsid w:val="004B493C"/>
    <w:rsid w:val="004B55E0"/>
    <w:rsid w:val="004B5634"/>
    <w:rsid w:val="004B666B"/>
    <w:rsid w:val="004B6E0A"/>
    <w:rsid w:val="004C1438"/>
    <w:rsid w:val="004C25DC"/>
    <w:rsid w:val="004C2980"/>
    <w:rsid w:val="004C3426"/>
    <w:rsid w:val="004C6016"/>
    <w:rsid w:val="004C7CDF"/>
    <w:rsid w:val="004D05C5"/>
    <w:rsid w:val="004D1384"/>
    <w:rsid w:val="004D3639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2FEB"/>
    <w:rsid w:val="00504255"/>
    <w:rsid w:val="005042FA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B8E"/>
    <w:rsid w:val="005240E7"/>
    <w:rsid w:val="005252E9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8D2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FCC"/>
    <w:rsid w:val="00594796"/>
    <w:rsid w:val="00595D8E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3DA8"/>
    <w:rsid w:val="005C67BF"/>
    <w:rsid w:val="005D0147"/>
    <w:rsid w:val="005D3F2D"/>
    <w:rsid w:val="005D478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807"/>
    <w:rsid w:val="00610E46"/>
    <w:rsid w:val="006125BA"/>
    <w:rsid w:val="00612730"/>
    <w:rsid w:val="0061413E"/>
    <w:rsid w:val="0061483A"/>
    <w:rsid w:val="006169A0"/>
    <w:rsid w:val="00616BDB"/>
    <w:rsid w:val="006220FE"/>
    <w:rsid w:val="006247BE"/>
    <w:rsid w:val="0062753C"/>
    <w:rsid w:val="0063227B"/>
    <w:rsid w:val="0063329B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1CEA"/>
    <w:rsid w:val="0067293B"/>
    <w:rsid w:val="00672F55"/>
    <w:rsid w:val="00673080"/>
    <w:rsid w:val="0067499A"/>
    <w:rsid w:val="00675EEE"/>
    <w:rsid w:val="00677F54"/>
    <w:rsid w:val="006812C4"/>
    <w:rsid w:val="00681DE2"/>
    <w:rsid w:val="00684088"/>
    <w:rsid w:val="00684247"/>
    <w:rsid w:val="00684D41"/>
    <w:rsid w:val="0068563E"/>
    <w:rsid w:val="00686D4E"/>
    <w:rsid w:val="00686ECA"/>
    <w:rsid w:val="00687BA7"/>
    <w:rsid w:val="006933FC"/>
    <w:rsid w:val="00697F18"/>
    <w:rsid w:val="006A1488"/>
    <w:rsid w:val="006A28DA"/>
    <w:rsid w:val="006A3D3D"/>
    <w:rsid w:val="006A4F90"/>
    <w:rsid w:val="006A511A"/>
    <w:rsid w:val="006A5D7B"/>
    <w:rsid w:val="006A66CB"/>
    <w:rsid w:val="006A722A"/>
    <w:rsid w:val="006A7259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58D4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E5C35"/>
    <w:rsid w:val="006F14ED"/>
    <w:rsid w:val="006F47CD"/>
    <w:rsid w:val="00701D34"/>
    <w:rsid w:val="00702CED"/>
    <w:rsid w:val="00710540"/>
    <w:rsid w:val="00710FC7"/>
    <w:rsid w:val="00711DBD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B0C"/>
    <w:rsid w:val="00730FBC"/>
    <w:rsid w:val="00736DDE"/>
    <w:rsid w:val="00740F3D"/>
    <w:rsid w:val="007465C3"/>
    <w:rsid w:val="00746FDC"/>
    <w:rsid w:val="0074707F"/>
    <w:rsid w:val="0074732E"/>
    <w:rsid w:val="00750765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7F9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B0002"/>
    <w:rsid w:val="007B01DE"/>
    <w:rsid w:val="007B3929"/>
    <w:rsid w:val="007B512A"/>
    <w:rsid w:val="007B537A"/>
    <w:rsid w:val="007B55D3"/>
    <w:rsid w:val="007B590C"/>
    <w:rsid w:val="007B5CCE"/>
    <w:rsid w:val="007B6F8F"/>
    <w:rsid w:val="007C0FF9"/>
    <w:rsid w:val="007C17EF"/>
    <w:rsid w:val="007C23B5"/>
    <w:rsid w:val="007C4056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5521"/>
    <w:rsid w:val="007E0C28"/>
    <w:rsid w:val="007E15A4"/>
    <w:rsid w:val="007E2148"/>
    <w:rsid w:val="007E460A"/>
    <w:rsid w:val="007E5B4B"/>
    <w:rsid w:val="007F0EE9"/>
    <w:rsid w:val="007F38D8"/>
    <w:rsid w:val="007F4A87"/>
    <w:rsid w:val="007F5776"/>
    <w:rsid w:val="007F5FF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49C4"/>
    <w:rsid w:val="00825B11"/>
    <w:rsid w:val="00826D77"/>
    <w:rsid w:val="00827873"/>
    <w:rsid w:val="00830F12"/>
    <w:rsid w:val="00831C84"/>
    <w:rsid w:val="00833248"/>
    <w:rsid w:val="00833B56"/>
    <w:rsid w:val="00833E2E"/>
    <w:rsid w:val="00834319"/>
    <w:rsid w:val="00835C6A"/>
    <w:rsid w:val="00841B5C"/>
    <w:rsid w:val="00843ACF"/>
    <w:rsid w:val="00844DC3"/>
    <w:rsid w:val="00845F1E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2613"/>
    <w:rsid w:val="00873ACE"/>
    <w:rsid w:val="00873DE9"/>
    <w:rsid w:val="0087468C"/>
    <w:rsid w:val="00874D34"/>
    <w:rsid w:val="008771D9"/>
    <w:rsid w:val="00880485"/>
    <w:rsid w:val="008814D3"/>
    <w:rsid w:val="00884065"/>
    <w:rsid w:val="0088410A"/>
    <w:rsid w:val="00885672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09C7"/>
    <w:rsid w:val="008E2344"/>
    <w:rsid w:val="008E2568"/>
    <w:rsid w:val="008E26DF"/>
    <w:rsid w:val="008E2EF9"/>
    <w:rsid w:val="008E35FD"/>
    <w:rsid w:val="008E4152"/>
    <w:rsid w:val="008E4379"/>
    <w:rsid w:val="008E4772"/>
    <w:rsid w:val="008E4DC1"/>
    <w:rsid w:val="008E54D2"/>
    <w:rsid w:val="008F370F"/>
    <w:rsid w:val="008F3FA0"/>
    <w:rsid w:val="008F4128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2D2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4D87"/>
    <w:rsid w:val="00926ED5"/>
    <w:rsid w:val="0092778C"/>
    <w:rsid w:val="00931562"/>
    <w:rsid w:val="00932831"/>
    <w:rsid w:val="009354F9"/>
    <w:rsid w:val="00936024"/>
    <w:rsid w:val="0093662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7226"/>
    <w:rsid w:val="00960FCD"/>
    <w:rsid w:val="00963D91"/>
    <w:rsid w:val="00964B95"/>
    <w:rsid w:val="0096551F"/>
    <w:rsid w:val="009656C2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B14DE"/>
    <w:rsid w:val="009B1EB9"/>
    <w:rsid w:val="009B29D5"/>
    <w:rsid w:val="009B483F"/>
    <w:rsid w:val="009B72F9"/>
    <w:rsid w:val="009C091F"/>
    <w:rsid w:val="009C169A"/>
    <w:rsid w:val="009C266F"/>
    <w:rsid w:val="009C347A"/>
    <w:rsid w:val="009C4A98"/>
    <w:rsid w:val="009C6612"/>
    <w:rsid w:val="009D1EAC"/>
    <w:rsid w:val="009D334D"/>
    <w:rsid w:val="009D4634"/>
    <w:rsid w:val="009D4783"/>
    <w:rsid w:val="009D5485"/>
    <w:rsid w:val="009D7770"/>
    <w:rsid w:val="009E14F2"/>
    <w:rsid w:val="009E2BFB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2DDB"/>
    <w:rsid w:val="00A233B9"/>
    <w:rsid w:val="00A23967"/>
    <w:rsid w:val="00A25A55"/>
    <w:rsid w:val="00A26D9F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575DD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4E97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0B33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5FF2"/>
    <w:rsid w:val="00AC6352"/>
    <w:rsid w:val="00AC71B2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13C7"/>
    <w:rsid w:val="00B124E9"/>
    <w:rsid w:val="00B12BD4"/>
    <w:rsid w:val="00B13207"/>
    <w:rsid w:val="00B13BD7"/>
    <w:rsid w:val="00B1576D"/>
    <w:rsid w:val="00B17DED"/>
    <w:rsid w:val="00B200E0"/>
    <w:rsid w:val="00B20911"/>
    <w:rsid w:val="00B2228D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E73"/>
    <w:rsid w:val="00B378EF"/>
    <w:rsid w:val="00B401B3"/>
    <w:rsid w:val="00B43CC6"/>
    <w:rsid w:val="00B45F5A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2723"/>
    <w:rsid w:val="00B74B1D"/>
    <w:rsid w:val="00B75E07"/>
    <w:rsid w:val="00B7731F"/>
    <w:rsid w:val="00B8120C"/>
    <w:rsid w:val="00B81C9D"/>
    <w:rsid w:val="00B82148"/>
    <w:rsid w:val="00B84D12"/>
    <w:rsid w:val="00B84D65"/>
    <w:rsid w:val="00B85524"/>
    <w:rsid w:val="00B86964"/>
    <w:rsid w:val="00B87AFC"/>
    <w:rsid w:val="00B87F52"/>
    <w:rsid w:val="00B902A3"/>
    <w:rsid w:val="00B938D6"/>
    <w:rsid w:val="00B940B4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DFC"/>
    <w:rsid w:val="00BB750C"/>
    <w:rsid w:val="00BC0AA3"/>
    <w:rsid w:val="00BC1BCB"/>
    <w:rsid w:val="00BC1C78"/>
    <w:rsid w:val="00BC2177"/>
    <w:rsid w:val="00BC4513"/>
    <w:rsid w:val="00BC513F"/>
    <w:rsid w:val="00BC523C"/>
    <w:rsid w:val="00BD1EF3"/>
    <w:rsid w:val="00BD1F07"/>
    <w:rsid w:val="00BD210F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EC6"/>
    <w:rsid w:val="00BF40C0"/>
    <w:rsid w:val="00BF4EAA"/>
    <w:rsid w:val="00BF5757"/>
    <w:rsid w:val="00BF6510"/>
    <w:rsid w:val="00BF709F"/>
    <w:rsid w:val="00BF70B5"/>
    <w:rsid w:val="00C014A8"/>
    <w:rsid w:val="00C02297"/>
    <w:rsid w:val="00C03950"/>
    <w:rsid w:val="00C05BE7"/>
    <w:rsid w:val="00C06259"/>
    <w:rsid w:val="00C062BF"/>
    <w:rsid w:val="00C07066"/>
    <w:rsid w:val="00C07354"/>
    <w:rsid w:val="00C11144"/>
    <w:rsid w:val="00C11EC9"/>
    <w:rsid w:val="00C14112"/>
    <w:rsid w:val="00C14C9B"/>
    <w:rsid w:val="00C15E27"/>
    <w:rsid w:val="00C160F7"/>
    <w:rsid w:val="00C20735"/>
    <w:rsid w:val="00C21C0D"/>
    <w:rsid w:val="00C22264"/>
    <w:rsid w:val="00C237A2"/>
    <w:rsid w:val="00C24667"/>
    <w:rsid w:val="00C264B6"/>
    <w:rsid w:val="00C27050"/>
    <w:rsid w:val="00C30F67"/>
    <w:rsid w:val="00C31AB9"/>
    <w:rsid w:val="00C37474"/>
    <w:rsid w:val="00C412E9"/>
    <w:rsid w:val="00C42D06"/>
    <w:rsid w:val="00C460B7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4EA5"/>
    <w:rsid w:val="00C65B5B"/>
    <w:rsid w:val="00C70531"/>
    <w:rsid w:val="00C70934"/>
    <w:rsid w:val="00C7235C"/>
    <w:rsid w:val="00C74678"/>
    <w:rsid w:val="00C75E8C"/>
    <w:rsid w:val="00C81053"/>
    <w:rsid w:val="00C84B90"/>
    <w:rsid w:val="00C8500F"/>
    <w:rsid w:val="00C853F8"/>
    <w:rsid w:val="00C8741D"/>
    <w:rsid w:val="00C87F19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61B"/>
    <w:rsid w:val="00CA638D"/>
    <w:rsid w:val="00CA742A"/>
    <w:rsid w:val="00CA7477"/>
    <w:rsid w:val="00CA7765"/>
    <w:rsid w:val="00CB0BBE"/>
    <w:rsid w:val="00CB427D"/>
    <w:rsid w:val="00CB6718"/>
    <w:rsid w:val="00CB7F2F"/>
    <w:rsid w:val="00CC2759"/>
    <w:rsid w:val="00CC2DDB"/>
    <w:rsid w:val="00CC3660"/>
    <w:rsid w:val="00CC5026"/>
    <w:rsid w:val="00CC64FF"/>
    <w:rsid w:val="00CD07BB"/>
    <w:rsid w:val="00CD19F7"/>
    <w:rsid w:val="00CD3464"/>
    <w:rsid w:val="00CD3518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10247"/>
    <w:rsid w:val="00D1226B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01B0"/>
    <w:rsid w:val="00D41007"/>
    <w:rsid w:val="00D42445"/>
    <w:rsid w:val="00D424F2"/>
    <w:rsid w:val="00D44CE6"/>
    <w:rsid w:val="00D4556F"/>
    <w:rsid w:val="00D46559"/>
    <w:rsid w:val="00D47FDB"/>
    <w:rsid w:val="00D509FA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65BD"/>
    <w:rsid w:val="00D67A53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4302"/>
    <w:rsid w:val="00D8577D"/>
    <w:rsid w:val="00D867CF"/>
    <w:rsid w:val="00D92331"/>
    <w:rsid w:val="00D92B4B"/>
    <w:rsid w:val="00D96804"/>
    <w:rsid w:val="00D9742F"/>
    <w:rsid w:val="00DA235A"/>
    <w:rsid w:val="00DA3F72"/>
    <w:rsid w:val="00DA42CD"/>
    <w:rsid w:val="00DA7DCB"/>
    <w:rsid w:val="00DB033A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3016"/>
    <w:rsid w:val="00DD0D38"/>
    <w:rsid w:val="00DD1A8F"/>
    <w:rsid w:val="00DD1EA9"/>
    <w:rsid w:val="00DD5031"/>
    <w:rsid w:val="00DD5E2A"/>
    <w:rsid w:val="00DD6984"/>
    <w:rsid w:val="00DE24DF"/>
    <w:rsid w:val="00DE24E5"/>
    <w:rsid w:val="00DE40E6"/>
    <w:rsid w:val="00DE55E9"/>
    <w:rsid w:val="00DE7A9D"/>
    <w:rsid w:val="00DF0E8E"/>
    <w:rsid w:val="00DF14E8"/>
    <w:rsid w:val="00DF1660"/>
    <w:rsid w:val="00DF4AD3"/>
    <w:rsid w:val="00DF6838"/>
    <w:rsid w:val="00DF7E11"/>
    <w:rsid w:val="00E037B4"/>
    <w:rsid w:val="00E03F24"/>
    <w:rsid w:val="00E04480"/>
    <w:rsid w:val="00E05BC2"/>
    <w:rsid w:val="00E05C1B"/>
    <w:rsid w:val="00E066E5"/>
    <w:rsid w:val="00E077CF"/>
    <w:rsid w:val="00E107D9"/>
    <w:rsid w:val="00E11518"/>
    <w:rsid w:val="00E1160E"/>
    <w:rsid w:val="00E12D2E"/>
    <w:rsid w:val="00E13BC7"/>
    <w:rsid w:val="00E161F5"/>
    <w:rsid w:val="00E174A5"/>
    <w:rsid w:val="00E210E3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2B1"/>
    <w:rsid w:val="00E445C1"/>
    <w:rsid w:val="00E450D8"/>
    <w:rsid w:val="00E4568A"/>
    <w:rsid w:val="00E461E1"/>
    <w:rsid w:val="00E479A9"/>
    <w:rsid w:val="00E5234B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2841"/>
    <w:rsid w:val="00E731FB"/>
    <w:rsid w:val="00E7564A"/>
    <w:rsid w:val="00E75F87"/>
    <w:rsid w:val="00E778D6"/>
    <w:rsid w:val="00E82089"/>
    <w:rsid w:val="00E831FA"/>
    <w:rsid w:val="00E834DC"/>
    <w:rsid w:val="00E8402D"/>
    <w:rsid w:val="00E8624B"/>
    <w:rsid w:val="00E86895"/>
    <w:rsid w:val="00E910B5"/>
    <w:rsid w:val="00E962E6"/>
    <w:rsid w:val="00E97245"/>
    <w:rsid w:val="00EA0234"/>
    <w:rsid w:val="00EA3E37"/>
    <w:rsid w:val="00EA7C4F"/>
    <w:rsid w:val="00EB001C"/>
    <w:rsid w:val="00EB2273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2172"/>
    <w:rsid w:val="00EE313C"/>
    <w:rsid w:val="00EE3E63"/>
    <w:rsid w:val="00EE63B4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2297"/>
    <w:rsid w:val="00F03EE2"/>
    <w:rsid w:val="00F05939"/>
    <w:rsid w:val="00F05FE4"/>
    <w:rsid w:val="00F0739A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D9"/>
    <w:rsid w:val="00F22F1D"/>
    <w:rsid w:val="00F23F78"/>
    <w:rsid w:val="00F23F99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70D03"/>
    <w:rsid w:val="00F7187B"/>
    <w:rsid w:val="00F72146"/>
    <w:rsid w:val="00F7286F"/>
    <w:rsid w:val="00F77711"/>
    <w:rsid w:val="00F80592"/>
    <w:rsid w:val="00F82406"/>
    <w:rsid w:val="00F83858"/>
    <w:rsid w:val="00F84046"/>
    <w:rsid w:val="00F84DA2"/>
    <w:rsid w:val="00F854F0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character" w:customStyle="1" w:styleId="TALCar">
    <w:name w:val="TAL Car"/>
    <w:link w:val="TAL"/>
    <w:locked/>
    <w:rsid w:val="00595D8E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character" w:customStyle="1" w:styleId="TALCar">
    <w:name w:val="TAL Car"/>
    <w:link w:val="TAL"/>
    <w:locked/>
    <w:rsid w:val="00595D8E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11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7.wmf"/><Relationship Id="rId39" Type="http://schemas.openxmlformats.org/officeDocument/2006/relationships/oleObject" Target="embeddings/oleObject21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4.bin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5" Type="http://schemas.openxmlformats.org/officeDocument/2006/relationships/oleObject" Target="embeddings/oleObject11.bin"/><Relationship Id="rId33" Type="http://schemas.openxmlformats.org/officeDocument/2006/relationships/image" Target="media/image9.png"/><Relationship Id="rId38" Type="http://schemas.openxmlformats.org/officeDocument/2006/relationships/image" Target="media/image10.png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2.bin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image" Target="media/image8.png"/><Relationship Id="rId36" Type="http://schemas.openxmlformats.org/officeDocument/2006/relationships/oleObject" Target="embeddings/oleObject19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5.bin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6.png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C0654-E403-4543-A347-1638F5419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15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Torgny Palenius</cp:lastModifiedBy>
  <cp:revision>5</cp:revision>
  <cp:lastPrinted>2007-06-18T08:31:00Z</cp:lastPrinted>
  <dcterms:created xsi:type="dcterms:W3CDTF">2016-02-04T13:35:00Z</dcterms:created>
  <dcterms:modified xsi:type="dcterms:W3CDTF">2016-02-08T15:18:00Z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